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text" w:horzAnchor="margin" w:tblpXSpec="center" w:tblpY="197"/>
        <w:tblW w:w="1053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402"/>
        <w:gridCol w:w="198"/>
        <w:gridCol w:w="959"/>
        <w:gridCol w:w="567"/>
        <w:gridCol w:w="1559"/>
        <w:gridCol w:w="1276"/>
        <w:gridCol w:w="850"/>
        <w:gridCol w:w="86"/>
        <w:gridCol w:w="765"/>
        <w:gridCol w:w="701"/>
        <w:gridCol w:w="1459"/>
        <w:gridCol w:w="1180"/>
      </w:tblGrid>
      <w:tr w:rsidR="005D6101" w:rsidRPr="00296A0A" w14:paraId="3AB4E04A" w14:textId="77777777" w:rsidTr="005A5D2C">
        <w:trPr>
          <w:trHeight w:val="128"/>
        </w:trPr>
        <w:tc>
          <w:tcPr>
            <w:tcW w:w="4219" w:type="dxa"/>
            <w:gridSpan w:val="6"/>
            <w:vMerge w:val="restart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D9D9D9"/>
            <w:vAlign w:val="center"/>
            <w:hideMark/>
          </w:tcPr>
          <w:p w14:paraId="76E68A55" w14:textId="4A22D6C4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  <w:r w:rsidRPr="00296A0A">
              <w:rPr>
                <w:b/>
                <w:sz w:val="28"/>
                <w:szCs w:val="28"/>
              </w:rPr>
              <w:t xml:space="preserve">ACTA DE REUNIÓN </w:t>
            </w:r>
            <w:proofErr w:type="spellStart"/>
            <w:r w:rsidRPr="00296A0A">
              <w:rPr>
                <w:b/>
                <w:sz w:val="28"/>
                <w:szCs w:val="28"/>
              </w:rPr>
              <w:t>N°</w:t>
            </w:r>
            <w:proofErr w:type="spellEnd"/>
            <w:r w:rsidR="00BE2EA0">
              <w:rPr>
                <w:b/>
                <w:sz w:val="28"/>
                <w:szCs w:val="28"/>
              </w:rPr>
              <w:t xml:space="preserve"> 00</w:t>
            </w:r>
            <w:r w:rsidR="00BD36BA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126" w:type="dxa"/>
            <w:gridSpan w:val="2"/>
            <w:vMerge w:val="restar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555D5CB" w14:textId="77777777" w:rsidR="005D6101" w:rsidRPr="00296A0A" w:rsidRDefault="005D6101" w:rsidP="001C5C92">
            <w:pPr>
              <w:pStyle w:val="Default"/>
              <w:rPr>
                <w:b/>
                <w:sz w:val="20"/>
                <w:szCs w:val="20"/>
              </w:rPr>
            </w:pPr>
            <w:r w:rsidRPr="00296A0A">
              <w:rPr>
                <w:b/>
                <w:sz w:val="20"/>
                <w:szCs w:val="20"/>
              </w:rPr>
              <w:t>FECHA DE LA REUNIÓN</w:t>
            </w:r>
          </w:p>
        </w:tc>
        <w:tc>
          <w:tcPr>
            <w:tcW w:w="1552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78A69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DIA</w:t>
            </w:r>
          </w:p>
        </w:tc>
        <w:tc>
          <w:tcPr>
            <w:tcW w:w="145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5CACA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MES</w:t>
            </w:r>
          </w:p>
        </w:tc>
        <w:tc>
          <w:tcPr>
            <w:tcW w:w="118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6C18FC2" w14:textId="77777777" w:rsidR="005D6101" w:rsidRPr="00296A0A" w:rsidRDefault="005D6101" w:rsidP="001C5C92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AÑO</w:t>
            </w:r>
          </w:p>
        </w:tc>
      </w:tr>
      <w:tr w:rsidR="005D6101" w:rsidRPr="00296A0A" w14:paraId="2E11692A" w14:textId="77777777" w:rsidTr="005A5D2C">
        <w:trPr>
          <w:trHeight w:val="175"/>
        </w:trPr>
        <w:tc>
          <w:tcPr>
            <w:tcW w:w="4219" w:type="dxa"/>
            <w:gridSpan w:val="6"/>
            <w:vMerge/>
            <w:tcBorders>
              <w:left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480D566B" w14:textId="77777777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2B9110D" w14:textId="77777777" w:rsidR="005D6101" w:rsidRPr="00296A0A" w:rsidRDefault="005D6101" w:rsidP="001C5C92">
            <w:pPr>
              <w:pStyle w:val="Default"/>
              <w:rPr>
                <w:b/>
                <w:sz w:val="20"/>
                <w:szCs w:val="20"/>
              </w:rPr>
            </w:pPr>
          </w:p>
        </w:tc>
        <w:tc>
          <w:tcPr>
            <w:tcW w:w="15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0CFF2D1" w14:textId="42CAE97B" w:rsidR="005D6101" w:rsidRPr="00296A0A" w:rsidRDefault="009E38D7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20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4A3269F" w14:textId="52B0AFB6" w:rsidR="005D6101" w:rsidRPr="00296A0A" w:rsidRDefault="00EE7D4A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0</w:t>
            </w:r>
            <w:r w:rsidR="0036798E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20D94C8" w14:textId="0890706A" w:rsidR="005D6101" w:rsidRPr="00296A0A" w:rsidRDefault="00EE7D4A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2026</w:t>
            </w:r>
          </w:p>
        </w:tc>
      </w:tr>
      <w:tr w:rsidR="005D6101" w:rsidRPr="00296A0A" w14:paraId="79C2CD33" w14:textId="77777777" w:rsidTr="005A5D2C">
        <w:trPr>
          <w:trHeight w:val="182"/>
        </w:trPr>
        <w:tc>
          <w:tcPr>
            <w:tcW w:w="4219" w:type="dxa"/>
            <w:gridSpan w:val="6"/>
            <w:vMerge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6CFC460C" w14:textId="77777777" w:rsidR="005D6101" w:rsidRPr="00296A0A" w:rsidRDefault="005D6101" w:rsidP="001C5C92">
            <w:pPr>
              <w:pStyle w:val="Default"/>
              <w:rPr>
                <w:b/>
                <w:sz w:val="28"/>
                <w:szCs w:val="28"/>
              </w:rPr>
            </w:pPr>
          </w:p>
        </w:tc>
        <w:tc>
          <w:tcPr>
            <w:tcW w:w="2126" w:type="dxa"/>
            <w:gridSpan w:val="2"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51839BD" w14:textId="77777777" w:rsidR="005D6101" w:rsidRPr="00296A0A" w:rsidRDefault="005D6101" w:rsidP="001C5C92">
            <w:pPr>
              <w:pStyle w:val="Default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HORA DE INICIO</w:t>
            </w:r>
          </w:p>
        </w:tc>
        <w:tc>
          <w:tcPr>
            <w:tcW w:w="15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D6BD969" w14:textId="4FB53B7A" w:rsidR="005D6101" w:rsidRPr="00296A0A" w:rsidRDefault="009E38D7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11</w:t>
            </w:r>
            <w:r w:rsidR="00A02D2F">
              <w:rPr>
                <w:b/>
                <w:sz w:val="16"/>
                <w:szCs w:val="16"/>
              </w:rPr>
              <w:t>:</w:t>
            </w:r>
            <w:r w:rsidR="0036798E">
              <w:rPr>
                <w:b/>
                <w:sz w:val="16"/>
                <w:szCs w:val="16"/>
              </w:rPr>
              <w:t xml:space="preserve">00 </w:t>
            </w:r>
            <w:r>
              <w:rPr>
                <w:b/>
                <w:sz w:val="16"/>
                <w:szCs w:val="16"/>
              </w:rPr>
              <w:t>a</w:t>
            </w:r>
            <w:r w:rsidR="0036798E">
              <w:rPr>
                <w:b/>
                <w:sz w:val="16"/>
                <w:szCs w:val="16"/>
              </w:rPr>
              <w:t>m</w:t>
            </w:r>
          </w:p>
        </w:tc>
        <w:tc>
          <w:tcPr>
            <w:tcW w:w="145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1D804B24" w14:textId="29CD4BF2" w:rsidR="005D6101" w:rsidRPr="00296A0A" w:rsidRDefault="005D6101" w:rsidP="001C5C92">
            <w:pPr>
              <w:pStyle w:val="Default"/>
              <w:rPr>
                <w:b/>
                <w:sz w:val="16"/>
                <w:szCs w:val="16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DCF6E2E" w14:textId="77777777" w:rsidR="005D6101" w:rsidRPr="00296A0A" w:rsidRDefault="005D6101" w:rsidP="00DF1103">
            <w:pPr>
              <w:pStyle w:val="Default"/>
              <w:jc w:val="center"/>
              <w:rPr>
                <w:b/>
                <w:sz w:val="16"/>
                <w:szCs w:val="16"/>
              </w:rPr>
            </w:pPr>
          </w:p>
        </w:tc>
      </w:tr>
      <w:tr w:rsidR="005D6101" w:rsidRPr="00296A0A" w14:paraId="26C2F40A" w14:textId="77777777" w:rsidTr="003E2C46">
        <w:trPr>
          <w:trHeight w:val="353"/>
        </w:trPr>
        <w:tc>
          <w:tcPr>
            <w:tcW w:w="2093" w:type="dxa"/>
            <w:gridSpan w:val="4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70C59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REUNIÓN INTERNA           </w:t>
            </w: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DB17EAF" w14:textId="77777777" w:rsidR="005D6101" w:rsidRPr="00296A0A" w:rsidRDefault="003E2C46" w:rsidP="001C5C92">
            <w:pPr>
              <w:pStyle w:val="Default"/>
              <w:rPr>
                <w:b/>
              </w:rPr>
            </w:pPr>
            <w:r w:rsidRPr="00296A0A">
              <w:rPr>
                <w:b/>
              </w:rPr>
              <w:t>x</w:t>
            </w:r>
          </w:p>
        </w:tc>
        <w:tc>
          <w:tcPr>
            <w:tcW w:w="2835" w:type="dxa"/>
            <w:gridSpan w:val="2"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5DCEE" w14:textId="77777777" w:rsidR="005D6101" w:rsidRPr="00296A0A" w:rsidRDefault="005D6101" w:rsidP="001C5C92">
            <w:pPr>
              <w:pStyle w:val="Default"/>
              <w:rPr>
                <w:b/>
              </w:rPr>
            </w:pPr>
            <w:r w:rsidRPr="00296A0A">
              <w:rPr>
                <w:b/>
                <w:sz w:val="18"/>
                <w:szCs w:val="18"/>
              </w:rPr>
              <w:t>DEPARTAMENTO / CIUDAD</w:t>
            </w:r>
          </w:p>
        </w:tc>
        <w:tc>
          <w:tcPr>
            <w:tcW w:w="5041" w:type="dxa"/>
            <w:gridSpan w:val="6"/>
            <w:tcBorders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209A319" w14:textId="0D682C3C" w:rsidR="005D6101" w:rsidRPr="00825204" w:rsidRDefault="00EE7D4A" w:rsidP="003E2C46">
            <w:pPr>
              <w:pStyle w:val="Default"/>
              <w:rPr>
                <w:bCs/>
              </w:rPr>
            </w:pPr>
            <w:r w:rsidRPr="00825204">
              <w:rPr>
                <w:bCs/>
              </w:rPr>
              <w:t>Bogotá D.C.</w:t>
            </w:r>
          </w:p>
        </w:tc>
      </w:tr>
      <w:tr w:rsidR="005D6101" w:rsidRPr="00296A0A" w14:paraId="5F59BB77" w14:textId="77777777" w:rsidTr="003E2C46">
        <w:trPr>
          <w:trHeight w:val="352"/>
        </w:trPr>
        <w:tc>
          <w:tcPr>
            <w:tcW w:w="2093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018E413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>REUNIÓN EXTERNA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5F26878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F9EACF1" w14:textId="77777777" w:rsidR="005D6101" w:rsidRPr="00296A0A" w:rsidRDefault="005D6101" w:rsidP="001C5C92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>DEPENDENCIA QUE PRESIDE</w:t>
            </w:r>
            <w:r w:rsidRPr="00296A0A">
              <w:rPr>
                <w:b/>
                <w:bCs/>
                <w:sz w:val="23"/>
                <w:szCs w:val="23"/>
              </w:rPr>
              <w:t xml:space="preserve">                                   </w:t>
            </w:r>
            <w:r w:rsidRPr="00296A0A">
              <w:rPr>
                <w:b/>
                <w:sz w:val="28"/>
                <w:szCs w:val="28"/>
              </w:rPr>
              <w:t xml:space="preserve"> </w:t>
            </w:r>
          </w:p>
        </w:tc>
        <w:tc>
          <w:tcPr>
            <w:tcW w:w="5041" w:type="dxa"/>
            <w:gridSpan w:val="6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55D823A" w14:textId="0683986A" w:rsidR="005D6101" w:rsidRPr="00296A0A" w:rsidRDefault="00825204" w:rsidP="003E2C46">
            <w:pPr>
              <w:pStyle w:val="Default"/>
              <w:rPr>
                <w:b/>
                <w:sz w:val="18"/>
                <w:szCs w:val="18"/>
              </w:rPr>
            </w:pPr>
            <w:r w:rsidRPr="00825204">
              <w:rPr>
                <w:b/>
                <w:sz w:val="18"/>
                <w:szCs w:val="18"/>
              </w:rPr>
              <w:t>DBBSE</w:t>
            </w:r>
          </w:p>
        </w:tc>
      </w:tr>
      <w:tr w:rsidR="00250666" w:rsidRPr="00296A0A" w14:paraId="506DDF68" w14:textId="77777777" w:rsidTr="008852C6">
        <w:trPr>
          <w:trHeight w:val="146"/>
        </w:trPr>
        <w:tc>
          <w:tcPr>
            <w:tcW w:w="2093" w:type="dxa"/>
            <w:gridSpan w:val="4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1079C09D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9DF0E98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2835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D3FA29A" w14:textId="77777777" w:rsidR="00250666" w:rsidRPr="00296A0A" w:rsidRDefault="00250666" w:rsidP="001C5C92">
            <w:pPr>
              <w:pStyle w:val="Default"/>
              <w:rPr>
                <w:b/>
                <w:sz w:val="14"/>
                <w:szCs w:val="14"/>
              </w:rPr>
            </w:pPr>
          </w:p>
        </w:tc>
        <w:tc>
          <w:tcPr>
            <w:tcW w:w="936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3D4DCF6D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  <w:tc>
          <w:tcPr>
            <w:tcW w:w="4105" w:type="dxa"/>
            <w:gridSpan w:val="4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vAlign w:val="center"/>
          </w:tcPr>
          <w:p w14:paraId="6D1B6E93" w14:textId="77777777" w:rsidR="00250666" w:rsidRPr="00296A0A" w:rsidRDefault="00250666" w:rsidP="001C5C92">
            <w:pPr>
              <w:pStyle w:val="Default"/>
              <w:rPr>
                <w:b/>
                <w:sz w:val="18"/>
                <w:szCs w:val="18"/>
              </w:rPr>
            </w:pPr>
          </w:p>
        </w:tc>
      </w:tr>
      <w:tr w:rsidR="00250666" w:rsidRPr="00296A0A" w14:paraId="553868A3" w14:textId="77777777" w:rsidTr="008852C6">
        <w:trPr>
          <w:trHeight w:val="417"/>
        </w:trPr>
        <w:tc>
          <w:tcPr>
            <w:tcW w:w="10536" w:type="dxa"/>
            <w:gridSpan w:val="1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220891A" w14:textId="77777777" w:rsidR="00250666" w:rsidRPr="00296A0A" w:rsidRDefault="00250666" w:rsidP="001C5C92">
            <w:pPr>
              <w:pStyle w:val="Default"/>
              <w:jc w:val="center"/>
            </w:pPr>
            <w:r w:rsidRPr="00296A0A">
              <w:rPr>
                <w:b/>
                <w:sz w:val="28"/>
                <w:szCs w:val="28"/>
              </w:rPr>
              <w:t>INFORMACIÓN DE LA REUNIÓN</w:t>
            </w:r>
          </w:p>
        </w:tc>
      </w:tr>
      <w:tr w:rsidR="005D6101" w:rsidRPr="00296A0A" w14:paraId="5ACC3E34" w14:textId="77777777" w:rsidTr="000D0AAE">
        <w:trPr>
          <w:trHeight w:val="500"/>
        </w:trPr>
        <w:tc>
          <w:tcPr>
            <w:tcW w:w="1134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305E9" w14:textId="77777777" w:rsidR="005D6101" w:rsidRPr="00296A0A" w:rsidRDefault="005D6101" w:rsidP="005D6101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TEMA </w:t>
            </w:r>
          </w:p>
        </w:tc>
        <w:tc>
          <w:tcPr>
            <w:tcW w:w="9402" w:type="dxa"/>
            <w:gridSpan w:val="10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4D6AD8A" w14:textId="7D6D2CB1" w:rsidR="005D6101" w:rsidRPr="00296A0A" w:rsidRDefault="00604518" w:rsidP="001C5C9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Avance historias de usuario sistema REAA</w:t>
            </w:r>
          </w:p>
        </w:tc>
      </w:tr>
      <w:tr w:rsidR="005D6101" w:rsidRPr="00296A0A" w14:paraId="66D74A61" w14:textId="77777777" w:rsidTr="009F02CB">
        <w:trPr>
          <w:trHeight w:val="684"/>
        </w:trPr>
        <w:tc>
          <w:tcPr>
            <w:tcW w:w="1134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87B3E22" w14:textId="77777777" w:rsidR="005D6101" w:rsidRPr="00296A0A" w:rsidRDefault="005D6101" w:rsidP="005D6101">
            <w:pPr>
              <w:pStyle w:val="Default"/>
              <w:rPr>
                <w:b/>
                <w:sz w:val="18"/>
                <w:szCs w:val="18"/>
              </w:rPr>
            </w:pPr>
            <w:r w:rsidRPr="00296A0A">
              <w:rPr>
                <w:b/>
                <w:sz w:val="18"/>
                <w:szCs w:val="18"/>
              </w:rPr>
              <w:t xml:space="preserve">OBJETIVO </w:t>
            </w:r>
          </w:p>
        </w:tc>
        <w:tc>
          <w:tcPr>
            <w:tcW w:w="9402" w:type="dxa"/>
            <w:gridSpan w:val="10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B0B981C" w14:textId="0812541B" w:rsidR="009F02CB" w:rsidRPr="00296A0A" w:rsidRDefault="00604518" w:rsidP="003E2C4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Presentar las historias de usuario relacionadas con el Registro Anual REAA al equipo funcional y técnico de </w:t>
            </w:r>
            <w:r>
              <w:t xml:space="preserve">  </w:t>
            </w:r>
            <w:r w:rsidRPr="00B22B60">
              <w:rPr>
                <w:rFonts w:ascii="Arial" w:hAnsi="Arial" w:cs="Arial"/>
                <w:sz w:val="20"/>
                <w:szCs w:val="20"/>
              </w:rPr>
              <w:t xml:space="preserve">Dirección </w:t>
            </w:r>
            <w:r>
              <w:rPr>
                <w:rFonts w:ascii="Arial" w:hAnsi="Arial" w:cs="Arial"/>
                <w:sz w:val="20"/>
                <w:szCs w:val="20"/>
              </w:rPr>
              <w:t>d</w:t>
            </w:r>
            <w:r w:rsidRPr="00B22B60">
              <w:rPr>
                <w:rFonts w:ascii="Arial" w:hAnsi="Arial" w:cs="Arial"/>
                <w:sz w:val="20"/>
                <w:szCs w:val="20"/>
              </w:rPr>
              <w:t xml:space="preserve">e Bosques, Biodiversidad </w:t>
            </w:r>
            <w:r>
              <w:rPr>
                <w:rFonts w:ascii="Arial" w:hAnsi="Arial" w:cs="Arial"/>
                <w:sz w:val="20"/>
                <w:szCs w:val="20"/>
              </w:rPr>
              <w:t>y</w:t>
            </w:r>
            <w:r w:rsidRPr="00B22B60">
              <w:rPr>
                <w:rFonts w:ascii="Arial" w:hAnsi="Arial" w:cs="Arial"/>
                <w:sz w:val="20"/>
                <w:szCs w:val="20"/>
              </w:rPr>
              <w:t xml:space="preserve"> Servicios Ecosistémicos</w:t>
            </w:r>
            <w:r>
              <w:rPr>
                <w:rFonts w:ascii="Arial" w:hAnsi="Arial" w:cs="Arial"/>
                <w:sz w:val="20"/>
                <w:szCs w:val="20"/>
              </w:rPr>
              <w:t xml:space="preserve"> –</w:t>
            </w:r>
            <w:r w:rsidRPr="00B22B60">
              <w:rPr>
                <w:rFonts w:ascii="Arial" w:hAnsi="Arial" w:cs="Arial"/>
                <w:sz w:val="20"/>
                <w:szCs w:val="20"/>
              </w:rPr>
              <w:t xml:space="preserve"> DBBSE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250666" w:rsidRPr="00296A0A" w14:paraId="505388E5" w14:textId="77777777" w:rsidTr="008852C6">
        <w:trPr>
          <w:trHeight w:val="115"/>
        </w:trPr>
        <w:tc>
          <w:tcPr>
            <w:tcW w:w="936" w:type="dxa"/>
            <w:gridSpan w:val="2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C4D4DC4" w14:textId="77777777" w:rsidR="00250666" w:rsidRPr="00296A0A" w:rsidRDefault="00250666" w:rsidP="007326A5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00" w:type="dxa"/>
            <w:gridSpan w:val="11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6CAD52EF" w14:textId="77777777" w:rsidR="00250666" w:rsidRPr="00296A0A" w:rsidRDefault="00250666" w:rsidP="007326A5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250666" w:rsidRPr="00296A0A" w14:paraId="2F9936B4" w14:textId="77777777" w:rsidTr="008852C6">
        <w:trPr>
          <w:trHeight w:val="375"/>
        </w:trPr>
        <w:tc>
          <w:tcPr>
            <w:tcW w:w="10536" w:type="dxa"/>
            <w:gridSpan w:val="13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FB78C97" w14:textId="77777777" w:rsidR="00250666" w:rsidRPr="00296A0A" w:rsidRDefault="00250666" w:rsidP="001C5C92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sz w:val="28"/>
                <w:szCs w:val="28"/>
              </w:rPr>
              <w:t>ORDEN DEL DÍA / AGENDA</w:t>
            </w:r>
          </w:p>
        </w:tc>
      </w:tr>
      <w:tr w:rsidR="005D6101" w:rsidRPr="00296A0A" w14:paraId="7F5E7974" w14:textId="77777777" w:rsidTr="006D4B64">
        <w:trPr>
          <w:trHeight w:val="375"/>
        </w:trPr>
        <w:tc>
          <w:tcPr>
            <w:tcW w:w="534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4538F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6662" w:type="dxa"/>
            <w:gridSpan w:val="9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66952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TEMA</w:t>
            </w:r>
          </w:p>
        </w:tc>
        <w:tc>
          <w:tcPr>
            <w:tcW w:w="334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C53367E" w14:textId="77777777" w:rsidR="005D6101" w:rsidRPr="00296A0A" w:rsidRDefault="005D6101" w:rsidP="001C5C92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</w:tr>
      <w:tr w:rsidR="0096297A" w:rsidRPr="00296A0A" w14:paraId="3BD59897" w14:textId="77777777" w:rsidTr="00085601">
        <w:trPr>
          <w:trHeight w:val="1246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656BE" w14:textId="77777777" w:rsidR="0096297A" w:rsidRPr="00296A0A" w:rsidRDefault="00523CF3" w:rsidP="0096297A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666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A9DBF" w14:textId="52448887" w:rsidR="00126292" w:rsidRPr="00296A0A" w:rsidRDefault="00604518" w:rsidP="00AB251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Presentar </w:t>
            </w:r>
            <w:r>
              <w:rPr>
                <w:rFonts w:ascii="Arial" w:hAnsi="Arial" w:cs="Arial"/>
                <w:sz w:val="20"/>
                <w:szCs w:val="20"/>
              </w:rPr>
              <w:t xml:space="preserve">una </w:t>
            </w:r>
            <w:r>
              <w:rPr>
                <w:rFonts w:ascii="Arial" w:hAnsi="Arial" w:cs="Arial"/>
                <w:sz w:val="20"/>
                <w:szCs w:val="20"/>
              </w:rPr>
              <w:t xml:space="preserve">historia de usuario relacionada con </w:t>
            </w:r>
            <w:r>
              <w:rPr>
                <w:rFonts w:ascii="Arial" w:hAnsi="Arial" w:cs="Arial"/>
                <w:sz w:val="20"/>
                <w:szCs w:val="20"/>
              </w:rPr>
              <w:t>el guardado de las propuestas REAA Básico y REAA Básico + Datos Minambiente d</w:t>
            </w:r>
            <w:r>
              <w:rPr>
                <w:rFonts w:ascii="Arial" w:hAnsi="Arial" w:cs="Arial"/>
                <w:sz w:val="20"/>
                <w:szCs w:val="20"/>
              </w:rPr>
              <w:t>el Registro Anual REAA al equipo funcional y técnico de DBBSE</w:t>
            </w:r>
            <w:r w:rsidR="00DA44DC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33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B22A9B7" w14:textId="68382A0F" w:rsidR="0096297A" w:rsidRPr="00296A0A" w:rsidRDefault="00C521CE" w:rsidP="002E6735">
            <w:pPr>
              <w:rPr>
                <w:rFonts w:ascii="Arial" w:hAnsi="Arial" w:cs="Arial"/>
                <w:sz w:val="20"/>
                <w:szCs w:val="20"/>
              </w:rPr>
            </w:pPr>
            <w:r w:rsidRPr="00296A0A">
              <w:rPr>
                <w:rFonts w:ascii="Arial" w:hAnsi="Arial" w:cs="Arial"/>
                <w:sz w:val="20"/>
                <w:szCs w:val="20"/>
              </w:rPr>
              <w:t>Erica Sofía Cely Granados</w:t>
            </w:r>
          </w:p>
        </w:tc>
      </w:tr>
      <w:tr w:rsidR="00DA44DC" w:rsidRPr="00296A0A" w14:paraId="5746871F" w14:textId="77777777" w:rsidTr="00085601">
        <w:trPr>
          <w:trHeight w:val="1246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7E841" w14:textId="47BAA706" w:rsidR="00DA44DC" w:rsidRPr="00296A0A" w:rsidRDefault="00DA44DC" w:rsidP="00DA44DC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>
              <w:rPr>
                <w:rFonts w:ascii="Arial" w:hAnsi="Arial" w:cs="Arial"/>
                <w:b/>
                <w:sz w:val="18"/>
                <w:szCs w:val="14"/>
              </w:rPr>
              <w:t>2</w:t>
            </w:r>
          </w:p>
        </w:tc>
        <w:tc>
          <w:tcPr>
            <w:tcW w:w="666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5C12F" w14:textId="086FEF9F" w:rsidR="00DA44DC" w:rsidRDefault="00DA44DC" w:rsidP="00DA44D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Presentar los prototipos relacionados con la selección de la propuesta REAA Personalizado.</w:t>
            </w:r>
          </w:p>
        </w:tc>
        <w:tc>
          <w:tcPr>
            <w:tcW w:w="33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D00EB0F" w14:textId="46F7FB04" w:rsidR="00DA44DC" w:rsidRPr="00296A0A" w:rsidRDefault="00DA44DC" w:rsidP="00DA44DC">
            <w:pPr>
              <w:rPr>
                <w:rFonts w:ascii="Arial" w:hAnsi="Arial" w:cs="Arial"/>
                <w:sz w:val="20"/>
                <w:szCs w:val="20"/>
              </w:rPr>
            </w:pPr>
            <w:r w:rsidRPr="00296A0A">
              <w:rPr>
                <w:rFonts w:ascii="Arial" w:hAnsi="Arial" w:cs="Arial"/>
                <w:sz w:val="20"/>
                <w:szCs w:val="20"/>
              </w:rPr>
              <w:t>Erica Sofía Cely Granados</w:t>
            </w:r>
          </w:p>
        </w:tc>
      </w:tr>
    </w:tbl>
    <w:p w14:paraId="0C4B9ACC" w14:textId="77777777" w:rsidR="00674D2E" w:rsidRPr="00296A0A" w:rsidRDefault="00674D2E">
      <w:pPr>
        <w:rPr>
          <w:rFonts w:ascii="Arial" w:hAnsi="Arial" w:cs="Arial"/>
        </w:rPr>
      </w:pPr>
    </w:p>
    <w:tbl>
      <w:tblPr>
        <w:tblW w:w="10562" w:type="dxa"/>
        <w:tblInd w:w="-5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7"/>
        <w:gridCol w:w="3244"/>
        <w:gridCol w:w="1954"/>
        <w:gridCol w:w="1043"/>
        <w:gridCol w:w="747"/>
        <w:gridCol w:w="2927"/>
      </w:tblGrid>
      <w:tr w:rsidR="00674D2E" w:rsidRPr="00296A0A" w14:paraId="43415183" w14:textId="77777777" w:rsidTr="00817194">
        <w:trPr>
          <w:trHeight w:val="390"/>
        </w:trPr>
        <w:tc>
          <w:tcPr>
            <w:tcW w:w="10562" w:type="dxa"/>
            <w:gridSpan w:val="6"/>
            <w:tcBorders>
              <w:top w:val="double" w:sz="6" w:space="0" w:color="auto"/>
              <w:left w:val="double" w:sz="6" w:space="0" w:color="auto"/>
              <w:bottom w:val="double" w:sz="4" w:space="0" w:color="auto"/>
              <w:right w:val="double" w:sz="6" w:space="0" w:color="000000"/>
            </w:tcBorders>
            <w:shd w:val="clear" w:color="000000" w:fill="D9D9D9"/>
            <w:vAlign w:val="center"/>
            <w:hideMark/>
          </w:tcPr>
          <w:p w14:paraId="4B7E3197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iCs/>
                <w:color w:val="000000"/>
                <w:sz w:val="28"/>
                <w:szCs w:val="28"/>
                <w:lang w:val="es-CO" w:eastAsia="es-CO"/>
              </w:rPr>
            </w:pPr>
            <w:r w:rsidRPr="00296A0A">
              <w:rPr>
                <w:rFonts w:ascii="Arial" w:hAnsi="Arial" w:cs="Arial"/>
                <w:b/>
                <w:bCs/>
                <w:iCs/>
                <w:color w:val="000000"/>
                <w:sz w:val="28"/>
                <w:szCs w:val="28"/>
              </w:rPr>
              <w:t>ASISTENTES</w:t>
            </w:r>
          </w:p>
        </w:tc>
      </w:tr>
      <w:tr w:rsidR="006F6140" w:rsidRPr="00296A0A" w14:paraId="477079EF" w14:textId="77777777" w:rsidTr="00817194">
        <w:trPr>
          <w:trHeight w:val="315"/>
        </w:trPr>
        <w:tc>
          <w:tcPr>
            <w:tcW w:w="647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E0D865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No.</w:t>
            </w:r>
          </w:p>
        </w:tc>
        <w:tc>
          <w:tcPr>
            <w:tcW w:w="324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DA714F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NOMBRE</w:t>
            </w:r>
          </w:p>
        </w:tc>
        <w:tc>
          <w:tcPr>
            <w:tcW w:w="1954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9BCA4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FIRMA</w:t>
            </w:r>
          </w:p>
        </w:tc>
        <w:tc>
          <w:tcPr>
            <w:tcW w:w="1790" w:type="dxa"/>
            <w:gridSpan w:val="2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6AA5C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ASISTENCIA</w:t>
            </w:r>
          </w:p>
        </w:tc>
        <w:tc>
          <w:tcPr>
            <w:tcW w:w="2927" w:type="dxa"/>
            <w:vMerge w:val="restart"/>
            <w:tcBorders>
              <w:top w:val="double" w:sz="4" w:space="0" w:color="auto"/>
              <w:left w:val="nil"/>
              <w:right w:val="double" w:sz="6" w:space="0" w:color="auto"/>
            </w:tcBorders>
            <w:vAlign w:val="center"/>
            <w:hideMark/>
          </w:tcPr>
          <w:p w14:paraId="0AC2498A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ENTIDAD/ DEPENDENCIA</w:t>
            </w:r>
          </w:p>
          <w:p w14:paraId="5A8BFCDC" w14:textId="77777777" w:rsidR="00674D2E" w:rsidRPr="00296A0A" w:rsidRDefault="00674D2E" w:rsidP="008639E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6F6140" w:rsidRPr="00296A0A" w14:paraId="3E9D067D" w14:textId="77777777" w:rsidTr="00817194">
        <w:trPr>
          <w:trHeight w:val="225"/>
        </w:trPr>
        <w:tc>
          <w:tcPr>
            <w:tcW w:w="647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02A2E3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FA8DF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9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6E34A6" w14:textId="77777777" w:rsidR="00674D2E" w:rsidRPr="00296A0A" w:rsidRDefault="00674D2E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6A2A4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P</w:t>
            </w:r>
            <w:r w:rsidR="006F6140"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RESENCIAL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A3B5B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V</w:t>
            </w:r>
            <w:r w:rsidR="006F6140" w:rsidRPr="00296A0A">
              <w:rPr>
                <w:rFonts w:ascii="Arial" w:hAnsi="Arial" w:cs="Arial"/>
                <w:b/>
                <w:bCs/>
                <w:color w:val="000000"/>
                <w:sz w:val="14"/>
                <w:szCs w:val="14"/>
              </w:rPr>
              <w:t>IRTUAL</w:t>
            </w:r>
          </w:p>
        </w:tc>
        <w:tc>
          <w:tcPr>
            <w:tcW w:w="2927" w:type="dxa"/>
            <w:vMerge/>
            <w:tcBorders>
              <w:left w:val="nil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14:paraId="52C3DA5D" w14:textId="77777777" w:rsidR="00674D2E" w:rsidRPr="00296A0A" w:rsidRDefault="00674D2E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A02D2F" w:rsidRPr="00296A0A" w14:paraId="625B0340" w14:textId="77777777" w:rsidTr="000855A4">
        <w:trPr>
          <w:trHeight w:val="397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EC80C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1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71D37A5" w14:textId="683CE9D5" w:rsidR="00A02D2F" w:rsidRPr="00296A0A" w:rsidRDefault="00D63F43" w:rsidP="00A02D2F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proofErr w:type="spellStart"/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Jormmy</w:t>
            </w:r>
            <w:proofErr w:type="spellEnd"/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 xml:space="preserve"> Maritza Machado </w:t>
            </w:r>
            <w:proofErr w:type="spellStart"/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Hernandez</w:t>
            </w:r>
            <w:proofErr w:type="spellEnd"/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EC9320" w14:textId="4FF9D474" w:rsidR="00A02D2F" w:rsidRPr="00296A0A" w:rsidRDefault="00D63F43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proofErr w:type="spellStart"/>
            <w:r w:rsidRPr="00D63F43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Jormmy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 xml:space="preserve"> Machado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D518D3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264D90" w14:textId="42B1EB4D" w:rsidR="00A02D2F" w:rsidRPr="00296A0A" w:rsidRDefault="00A02D2F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467A7157" w14:textId="3EE1F1B2" w:rsidR="00A02D2F" w:rsidRPr="00296A0A" w:rsidRDefault="00206E8B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MINAMBIENTE/DBBSE</w:t>
            </w:r>
          </w:p>
        </w:tc>
      </w:tr>
      <w:tr w:rsidR="00A02D2F" w:rsidRPr="00296A0A" w14:paraId="1243F0AA" w14:textId="77777777" w:rsidTr="0080657A">
        <w:trPr>
          <w:trHeight w:val="416"/>
        </w:trPr>
        <w:tc>
          <w:tcPr>
            <w:tcW w:w="647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896A0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296A0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</w:t>
            </w:r>
          </w:p>
        </w:tc>
        <w:tc>
          <w:tcPr>
            <w:tcW w:w="3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D752EF" w14:textId="3C8D5D96" w:rsidR="00A02D2F" w:rsidRPr="00296A0A" w:rsidRDefault="0080657A" w:rsidP="0080657A">
            <w:pP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80657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 xml:space="preserve">Miguel </w:t>
            </w:r>
            <w:proofErr w:type="spellStart"/>
            <w:r w:rsidRPr="0080657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Angel</w:t>
            </w:r>
            <w:proofErr w:type="spellEnd"/>
            <w:r w:rsidRPr="0080657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 xml:space="preserve"> Ortiz Salamanca</w:t>
            </w:r>
          </w:p>
        </w:tc>
        <w:tc>
          <w:tcPr>
            <w:tcW w:w="1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95A0B9" w14:textId="2CDE4A66" w:rsidR="00A02D2F" w:rsidRPr="00296A0A" w:rsidRDefault="0080657A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 xml:space="preserve">Miguel </w:t>
            </w: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Ortíz</w:t>
            </w:r>
            <w:proofErr w:type="spellEnd"/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43A375" w14:textId="77777777" w:rsidR="00A02D2F" w:rsidRPr="00296A0A" w:rsidRDefault="00A02D2F" w:rsidP="00A02D2F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E2BFEF" w14:textId="593A1DFD" w:rsidR="00A02D2F" w:rsidRPr="00296A0A" w:rsidRDefault="0080657A" w:rsidP="00A02D2F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nil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08E9F40B" w14:textId="3070409A" w:rsidR="00A02D2F" w:rsidRPr="00296A0A" w:rsidRDefault="00206E8B" w:rsidP="00A02D2F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MINAMBIENTE/DBBSE</w:t>
            </w:r>
          </w:p>
        </w:tc>
      </w:tr>
      <w:tr w:rsidR="002E6735" w:rsidRPr="00296A0A" w14:paraId="68B097C0" w14:textId="77777777" w:rsidTr="00DC583A">
        <w:trPr>
          <w:trHeight w:val="432"/>
        </w:trPr>
        <w:tc>
          <w:tcPr>
            <w:tcW w:w="64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C618" w14:textId="1E254AC5" w:rsidR="002E6735" w:rsidRPr="00296A0A" w:rsidRDefault="00914425" w:rsidP="002E6735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3</w:t>
            </w:r>
          </w:p>
        </w:tc>
        <w:tc>
          <w:tcPr>
            <w:tcW w:w="3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F25B76" w14:textId="09D31E7A" w:rsidR="002E6735" w:rsidRPr="00296A0A" w:rsidRDefault="00A02D2F" w:rsidP="002E6735">
            <w:pPr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Erica Sofía Cely Granados</w:t>
            </w:r>
          </w:p>
        </w:tc>
        <w:tc>
          <w:tcPr>
            <w:tcW w:w="19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ABA86B" w14:textId="27AAA9A0" w:rsidR="002E6735" w:rsidRPr="00296A0A" w:rsidRDefault="0080657A" w:rsidP="002E673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Erica Cely</w:t>
            </w:r>
          </w:p>
        </w:tc>
        <w:tc>
          <w:tcPr>
            <w:tcW w:w="10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68CF96" w14:textId="77777777" w:rsidR="002E6735" w:rsidRPr="00296A0A" w:rsidRDefault="002E6735" w:rsidP="002E6735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F0889A" w14:textId="20DDB92C" w:rsidR="002E6735" w:rsidRPr="00296A0A" w:rsidRDefault="0080657A" w:rsidP="002E6735">
            <w:pPr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2927" w:type="dxa"/>
            <w:tcBorders>
              <w:top w:val="single" w:sz="4" w:space="0" w:color="auto"/>
              <w:left w:val="nil"/>
              <w:bottom w:val="single" w:sz="4" w:space="0" w:color="auto"/>
              <w:right w:val="double" w:sz="6" w:space="0" w:color="auto"/>
            </w:tcBorders>
            <w:vAlign w:val="center"/>
          </w:tcPr>
          <w:p w14:paraId="4CB5775A" w14:textId="7881BCF2" w:rsidR="002E6735" w:rsidRPr="00296A0A" w:rsidRDefault="005020B6" w:rsidP="002E6735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MINAMBIENTE/</w:t>
            </w:r>
            <w:r w:rsidRPr="00296A0A">
              <w:rPr>
                <w:rFonts w:ascii="Arial" w:hAnsi="Arial" w:cs="Arial"/>
                <w:color w:val="000000"/>
                <w:sz w:val="20"/>
                <w:szCs w:val="20"/>
                <w:lang w:eastAsia="es-CO"/>
              </w:rPr>
              <w:t>OTIC</w:t>
            </w:r>
          </w:p>
        </w:tc>
      </w:tr>
    </w:tbl>
    <w:p w14:paraId="55A164CE" w14:textId="77777777" w:rsidR="00D35A4B" w:rsidRPr="00296A0A" w:rsidRDefault="00D35A4B" w:rsidP="008A5E05">
      <w:pPr>
        <w:rPr>
          <w:rFonts w:ascii="Arial" w:hAnsi="Arial" w:cs="Arial"/>
        </w:rPr>
      </w:pPr>
    </w:p>
    <w:tbl>
      <w:tblPr>
        <w:tblpPr w:leftFromText="141" w:rightFromText="141" w:vertAnchor="text" w:horzAnchor="margin" w:tblpXSpec="center" w:tblpY="197"/>
        <w:tblW w:w="1053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279"/>
        <w:gridCol w:w="2093"/>
        <w:gridCol w:w="993"/>
        <w:gridCol w:w="1842"/>
        <w:gridCol w:w="1795"/>
      </w:tblGrid>
      <w:tr w:rsidR="00D35A4B" w:rsidRPr="00296A0A" w14:paraId="7531E289" w14:textId="77777777" w:rsidTr="00B05686">
        <w:trPr>
          <w:trHeight w:val="375"/>
        </w:trPr>
        <w:tc>
          <w:tcPr>
            <w:tcW w:w="10536" w:type="dxa"/>
            <w:gridSpan w:val="6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BA50808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SEGUIMIENTO COMPROMISOS ACTAS ANTERIORES </w:t>
            </w:r>
            <w:r w:rsidRPr="00296A0A">
              <w:rPr>
                <w:rFonts w:ascii="Arial" w:hAnsi="Arial" w:cs="Arial"/>
                <w:i/>
                <w:sz w:val="20"/>
                <w:szCs w:val="20"/>
              </w:rPr>
              <w:t>(Si los hay)</w:t>
            </w:r>
          </w:p>
        </w:tc>
      </w:tr>
      <w:tr w:rsidR="00D35A4B" w:rsidRPr="00296A0A" w14:paraId="609550AA" w14:textId="77777777" w:rsidTr="00E154F9">
        <w:trPr>
          <w:trHeight w:val="411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C947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9367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TEMA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BF9EE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FF2D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% DE AVANCE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49BC5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OBSERVACIONES</w:t>
            </w: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1B890B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CUMPLIMIENTO</w:t>
            </w:r>
          </w:p>
        </w:tc>
      </w:tr>
      <w:tr w:rsidR="00D35A4B" w:rsidRPr="00296A0A" w14:paraId="24190C18" w14:textId="77777777" w:rsidTr="00E154F9">
        <w:trPr>
          <w:trHeight w:val="375"/>
        </w:trPr>
        <w:tc>
          <w:tcPr>
            <w:tcW w:w="53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477D3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3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5D355" w14:textId="3EA0B38C" w:rsidR="00D35A4B" w:rsidRPr="00296A0A" w:rsidRDefault="00AB2516" w:rsidP="003D6D14">
            <w:pPr>
              <w:rPr>
                <w:rFonts w:ascii="Arial" w:hAnsi="Arial" w:cs="Arial"/>
                <w:bCs/>
                <w:sz w:val="18"/>
                <w:szCs w:val="14"/>
              </w:rPr>
            </w:pPr>
            <w:r w:rsidRPr="00296A0A">
              <w:rPr>
                <w:rFonts w:ascii="Arial" w:hAnsi="Arial" w:cs="Arial"/>
                <w:bCs/>
                <w:sz w:val="18"/>
                <w:szCs w:val="14"/>
              </w:rPr>
              <w:t>N/A</w:t>
            </w:r>
          </w:p>
        </w:tc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9637C" w14:textId="157DBD3F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A4C69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2331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9EF8047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</w:tr>
    </w:tbl>
    <w:p w14:paraId="6FF1C890" w14:textId="77777777" w:rsidR="00E63613" w:rsidRPr="00296A0A" w:rsidRDefault="00E63613">
      <w:pPr>
        <w:rPr>
          <w:rFonts w:ascii="Arial" w:hAnsi="Arial" w:cs="Arial"/>
        </w:rPr>
      </w:pPr>
      <w:r w:rsidRPr="00296A0A">
        <w:rPr>
          <w:rFonts w:ascii="Arial" w:hAnsi="Arial" w:cs="Arial"/>
        </w:rPr>
        <w:br w:type="page"/>
      </w:r>
    </w:p>
    <w:tbl>
      <w:tblPr>
        <w:tblpPr w:leftFromText="141" w:rightFromText="141" w:vertAnchor="text" w:horzAnchor="margin" w:tblpXSpec="center" w:tblpY="197"/>
        <w:tblW w:w="1077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 w:firstRow="1" w:lastRow="1" w:firstColumn="1" w:lastColumn="1" w:noHBand="0" w:noVBand="0"/>
      </w:tblPr>
      <w:tblGrid>
        <w:gridCol w:w="1068"/>
        <w:gridCol w:w="264"/>
        <w:gridCol w:w="2130"/>
        <w:gridCol w:w="3608"/>
        <w:gridCol w:w="361"/>
        <w:gridCol w:w="375"/>
        <w:gridCol w:w="450"/>
        <w:gridCol w:w="444"/>
        <w:gridCol w:w="354"/>
        <w:gridCol w:w="250"/>
        <w:gridCol w:w="1636"/>
      </w:tblGrid>
      <w:tr w:rsidR="00ED281A" w:rsidRPr="00296A0A" w14:paraId="28264AE1" w14:textId="77777777" w:rsidTr="00CA174F">
        <w:trPr>
          <w:trHeight w:val="118"/>
        </w:trPr>
        <w:tc>
          <w:tcPr>
            <w:tcW w:w="833" w:type="dxa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29A81FF8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6385" w:type="dxa"/>
            <w:gridSpan w:val="4"/>
            <w:tcBorders>
              <w:top w:val="nil"/>
              <w:left w:val="nil"/>
              <w:bottom w:val="double" w:sz="4" w:space="0" w:color="auto"/>
              <w:right w:val="nil"/>
            </w:tcBorders>
            <w:vAlign w:val="center"/>
          </w:tcPr>
          <w:p w14:paraId="31DF36E6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81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5B49EC2C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  <w:tc>
          <w:tcPr>
            <w:tcW w:w="174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F62CE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</w:p>
        </w:tc>
      </w:tr>
      <w:tr w:rsidR="00D35A4B" w:rsidRPr="00296A0A" w14:paraId="611E3649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601357DA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>DESARROLLO DE LA REUNIÓN</w:t>
            </w:r>
          </w:p>
        </w:tc>
      </w:tr>
      <w:tr w:rsidR="00D35A4B" w:rsidRPr="00296A0A" w14:paraId="3D8B6700" w14:textId="77777777" w:rsidTr="00CA174F">
        <w:tblPrEx>
          <w:tblCellMar>
            <w:left w:w="70" w:type="dxa"/>
            <w:right w:w="70" w:type="dxa"/>
          </w:tblCellMar>
        </w:tblPrEx>
        <w:trPr>
          <w:trHeight w:val="78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9F00D4B" w14:textId="521A25B6" w:rsidR="00120E51" w:rsidRDefault="00F14E3B" w:rsidP="002363D8">
            <w:pPr>
              <w:pStyle w:val="Prrafodelista"/>
              <w:numPr>
                <w:ilvl w:val="0"/>
                <w:numId w:val="35"/>
              </w:numPr>
              <w:ind w:left="351" w:hanging="351"/>
              <w:rPr>
                <w:rFonts w:ascii="Arial" w:hAnsi="Arial" w:cs="Arial"/>
                <w:sz w:val="20"/>
                <w:szCs w:val="20"/>
              </w:rPr>
            </w:pPr>
            <w:r w:rsidRPr="004330FC">
              <w:rPr>
                <w:rFonts w:ascii="Arial" w:hAnsi="Arial" w:cs="Arial"/>
                <w:sz w:val="20"/>
                <w:szCs w:val="20"/>
              </w:rPr>
              <w:t>Se present</w:t>
            </w:r>
            <w:r w:rsidR="00914425">
              <w:rPr>
                <w:rFonts w:ascii="Arial" w:hAnsi="Arial" w:cs="Arial"/>
                <w:sz w:val="20"/>
                <w:szCs w:val="20"/>
              </w:rPr>
              <w:t>ó por parte de la analista Erica Cely</w:t>
            </w:r>
            <w:r w:rsidR="00BC6231" w:rsidRPr="004330FC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120E51">
              <w:rPr>
                <w:rFonts w:ascii="Arial" w:hAnsi="Arial" w:cs="Arial"/>
                <w:sz w:val="20"/>
                <w:szCs w:val="20"/>
              </w:rPr>
              <w:t xml:space="preserve">la </w:t>
            </w:r>
            <w:proofErr w:type="spellStart"/>
            <w:r w:rsidR="009541F3">
              <w:rPr>
                <w:rFonts w:ascii="Arial" w:hAnsi="Arial" w:cs="Arial"/>
                <w:sz w:val="20"/>
                <w:szCs w:val="20"/>
              </w:rPr>
              <w:t>hu</w:t>
            </w:r>
            <w:proofErr w:type="spellEnd"/>
            <w:r w:rsidR="009541F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9541F3">
              <w:t>9</w:t>
            </w:r>
            <w:r w:rsidR="00120E51" w:rsidRPr="00120E51">
              <w:rPr>
                <w:rFonts w:ascii="Arial" w:hAnsi="Arial" w:cs="Arial"/>
                <w:sz w:val="20"/>
                <w:szCs w:val="20"/>
              </w:rPr>
              <w:t>. hu-bdbse-reaa-reg-009 - Registro anual REAA - Nuevo registro - Guardar REAA Básico-Datos Minambiente</w:t>
            </w:r>
            <w:r w:rsidR="00120E51" w:rsidRPr="00120E51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120E51">
              <w:rPr>
                <w:rFonts w:ascii="Arial" w:hAnsi="Arial" w:cs="Arial"/>
                <w:sz w:val="20"/>
                <w:szCs w:val="20"/>
              </w:rPr>
              <w:t>de la wiki para validación y aprobación por parte del equipo funcional.</w:t>
            </w:r>
          </w:p>
          <w:p w14:paraId="367A6251" w14:textId="77777777" w:rsidR="00120E51" w:rsidRDefault="00120E51" w:rsidP="00120E5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F22802F" w14:textId="194C2067" w:rsidR="00BC6231" w:rsidRPr="00120E51" w:rsidRDefault="00120E51" w:rsidP="00120E51">
            <w:pPr>
              <w:rPr>
                <w:rFonts w:ascii="Arial" w:hAnsi="Arial" w:cs="Arial"/>
                <w:sz w:val="20"/>
                <w:szCs w:val="20"/>
              </w:rPr>
            </w:pPr>
            <w:r w:rsidRPr="00120E51">
              <w:rPr>
                <w:rFonts w:ascii="Arial" w:hAnsi="Arial" w:cs="Arial"/>
                <w:sz w:val="20"/>
                <w:szCs w:val="20"/>
              </w:rPr>
              <w:drawing>
                <wp:inline distT="0" distB="0" distL="0" distR="0" wp14:anchorId="4D585A1D" wp14:editId="5185E918">
                  <wp:extent cx="6851015" cy="3381375"/>
                  <wp:effectExtent l="0" t="0" r="6985" b="9525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1015" cy="3381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20E51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="00BC6231" w:rsidRPr="00120E5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76FB9E20" w14:textId="0EBDF4D0" w:rsidR="00BC6231" w:rsidRDefault="00BC6231" w:rsidP="00BC6231">
            <w:pPr>
              <w:pStyle w:val="Prrafodelista"/>
              <w:ind w:left="209"/>
              <w:rPr>
                <w:rFonts w:ascii="Arial" w:hAnsi="Arial" w:cs="Arial"/>
                <w:sz w:val="20"/>
                <w:szCs w:val="20"/>
              </w:rPr>
            </w:pPr>
          </w:p>
          <w:p w14:paraId="429FCC1F" w14:textId="77777777" w:rsidR="0007017F" w:rsidRDefault="0007017F" w:rsidP="0007017F">
            <w:pPr>
              <w:pStyle w:val="Prrafodelista"/>
              <w:rPr>
                <w:rFonts w:ascii="Arial" w:hAnsi="Arial" w:cs="Arial"/>
                <w:sz w:val="20"/>
                <w:szCs w:val="20"/>
              </w:rPr>
            </w:pPr>
          </w:p>
          <w:p w14:paraId="28659A31" w14:textId="45F77DBE" w:rsidR="00D8233A" w:rsidRDefault="003E2380" w:rsidP="00D8233A">
            <w:pPr>
              <w:pStyle w:val="Prrafodelista"/>
              <w:numPr>
                <w:ilvl w:val="0"/>
                <w:numId w:val="35"/>
              </w:num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Se p</w:t>
            </w:r>
            <w:r>
              <w:rPr>
                <w:rFonts w:ascii="Arial" w:hAnsi="Arial" w:cs="Arial"/>
                <w:sz w:val="20"/>
                <w:szCs w:val="20"/>
              </w:rPr>
              <w:t>resentar</w:t>
            </w:r>
            <w:r w:rsidR="0007017F">
              <w:rPr>
                <w:rFonts w:ascii="Arial" w:hAnsi="Arial" w:cs="Arial"/>
                <w:sz w:val="20"/>
                <w:szCs w:val="20"/>
              </w:rPr>
              <w:t>on</w:t>
            </w:r>
            <w:r>
              <w:rPr>
                <w:rFonts w:ascii="Arial" w:hAnsi="Arial" w:cs="Arial"/>
                <w:sz w:val="20"/>
                <w:szCs w:val="20"/>
              </w:rPr>
              <w:t xml:space="preserve"> los prototipos relacionados con la selección de la propuesta REAA Personalizado.</w:t>
            </w:r>
          </w:p>
          <w:p w14:paraId="2D090994" w14:textId="1A23577F" w:rsidR="0007017F" w:rsidRDefault="0007017F" w:rsidP="0007017F">
            <w:pPr>
              <w:rPr>
                <w:rFonts w:ascii="Arial" w:hAnsi="Arial" w:cs="Arial"/>
                <w:sz w:val="20"/>
                <w:szCs w:val="20"/>
              </w:rPr>
            </w:pPr>
          </w:p>
          <w:p w14:paraId="58E06E70" w14:textId="5043DBAA" w:rsidR="0007017F" w:rsidRDefault="0007017F" w:rsidP="0007017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7017F">
              <w:rPr>
                <w:rFonts w:ascii="Arial" w:hAnsi="Arial" w:cs="Arial"/>
                <w:sz w:val="20"/>
                <w:szCs w:val="20"/>
              </w:rPr>
              <w:lastRenderedPageBreak/>
              <w:drawing>
                <wp:inline distT="0" distB="0" distL="0" distR="0" wp14:anchorId="759CD683" wp14:editId="6DFED413">
                  <wp:extent cx="4036685" cy="3630476"/>
                  <wp:effectExtent l="0" t="0" r="2540" b="825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8024" cy="3658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87D88C" w14:textId="7ADACCF5" w:rsidR="00F14E3B" w:rsidRPr="00BC6231" w:rsidRDefault="00F14E3B" w:rsidP="000A650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35A4B" w:rsidRPr="00296A0A" w14:paraId="6AEC1C0A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7FB334F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lastRenderedPageBreak/>
              <w:t>CONCLUSIONES</w:t>
            </w:r>
          </w:p>
        </w:tc>
      </w:tr>
      <w:tr w:rsidR="00413C9F" w:rsidRPr="00296A0A" w14:paraId="39513C6D" w14:textId="77777777" w:rsidTr="00CA174F">
        <w:trPr>
          <w:trHeight w:val="544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EFC8A44" w14:textId="1D867DF0" w:rsidR="008200DA" w:rsidRPr="00C143ED" w:rsidRDefault="00FA029E" w:rsidP="000723DC">
            <w:pPr>
              <w:rPr>
                <w:rFonts w:ascii="Arial" w:hAnsi="Arial" w:cs="Arial"/>
                <w:bCs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Cs/>
                <w:sz w:val="20"/>
                <w:szCs w:val="20"/>
              </w:rPr>
              <w:t>No aplica</w:t>
            </w:r>
            <w:r w:rsidR="00C143ED">
              <w:rPr>
                <w:rFonts w:ascii="Arial" w:hAnsi="Arial" w:cs="Arial"/>
                <w:bCs/>
                <w:iCs/>
                <w:sz w:val="20"/>
                <w:szCs w:val="20"/>
              </w:rPr>
              <w:t>.</w:t>
            </w:r>
            <w:r w:rsidR="008C2C45">
              <w:rPr>
                <w:rFonts w:ascii="Arial" w:hAnsi="Arial" w:cs="Arial"/>
                <w:bCs/>
                <w:iCs/>
                <w:sz w:val="20"/>
                <w:szCs w:val="20"/>
              </w:rPr>
              <w:t xml:space="preserve"> </w:t>
            </w:r>
          </w:p>
        </w:tc>
      </w:tr>
      <w:tr w:rsidR="00D35A4B" w:rsidRPr="00296A0A" w14:paraId="43998731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7C8806D3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t xml:space="preserve">LISTA DE EVIDENCIAS </w:t>
            </w:r>
          </w:p>
          <w:p w14:paraId="097AB5B5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i/>
                <w:sz w:val="18"/>
                <w:szCs w:val="18"/>
              </w:rPr>
              <w:t>(Relacionar las evidencias tales como</w:t>
            </w:r>
            <w:r w:rsidRPr="00296A0A">
              <w:rPr>
                <w:rFonts w:ascii="Arial" w:hAnsi="Arial" w:cs="Arial"/>
                <w:i/>
                <w:sz w:val="28"/>
                <w:szCs w:val="28"/>
              </w:rPr>
              <w:t xml:space="preserve"> </w:t>
            </w:r>
            <w:r w:rsidRPr="00296A0A">
              <w:rPr>
                <w:rFonts w:ascii="Arial" w:hAnsi="Arial" w:cs="Arial"/>
                <w:i/>
                <w:sz w:val="18"/>
                <w:szCs w:val="18"/>
              </w:rPr>
              <w:t>listas de asistencia, fotografías, videos, informes, entre otros)</w:t>
            </w:r>
          </w:p>
        </w:tc>
      </w:tr>
      <w:tr w:rsidR="00D35A4B" w:rsidRPr="00296A0A" w14:paraId="5CC0D9FE" w14:textId="77777777" w:rsidTr="00CA174F">
        <w:trPr>
          <w:trHeight w:val="560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3E4439B" w14:textId="641AD383" w:rsidR="009117D7" w:rsidRPr="00296A0A" w:rsidRDefault="009117D7" w:rsidP="00A26E91">
            <w:pPr>
              <w:pStyle w:val="Prrafodelista"/>
              <w:ind w:left="862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2F4473CC" w14:textId="331BF98B" w:rsidR="008F75AB" w:rsidRPr="00296A0A" w:rsidRDefault="008F75AB" w:rsidP="00ED281A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14:paraId="701B2755" w14:textId="79608702" w:rsidR="00406380" w:rsidRPr="00296A0A" w:rsidRDefault="00ED281A" w:rsidP="00ED281A">
            <w:pPr>
              <w:pStyle w:val="Prrafodelista"/>
              <w:ind w:left="321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5E4236">
              <w:drawing>
                <wp:inline distT="0" distB="0" distL="0" distR="0" wp14:anchorId="07284BB8" wp14:editId="43514634">
                  <wp:extent cx="4053635" cy="2690038"/>
                  <wp:effectExtent l="0" t="0" r="4445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9757" cy="2714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5A4B" w:rsidRPr="00296A0A" w14:paraId="22CCAFC8" w14:textId="77777777" w:rsidTr="00CA174F">
        <w:trPr>
          <w:trHeight w:val="118"/>
        </w:trPr>
        <w:tc>
          <w:tcPr>
            <w:tcW w:w="1159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6D77D7B0" w14:textId="77777777" w:rsidR="00D35A4B" w:rsidRPr="00296A0A" w:rsidRDefault="00D35A4B" w:rsidP="00B05686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17" w:type="dxa"/>
            <w:gridSpan w:val="9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299A62CA" w14:textId="77777777" w:rsidR="00D35A4B" w:rsidRPr="00296A0A" w:rsidRDefault="00D35A4B" w:rsidP="00B05686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D35A4B" w:rsidRPr="00296A0A" w14:paraId="552FF167" w14:textId="77777777" w:rsidTr="00CA174F">
        <w:trPr>
          <w:trHeight w:val="375"/>
        </w:trPr>
        <w:tc>
          <w:tcPr>
            <w:tcW w:w="10776" w:type="dxa"/>
            <w:gridSpan w:val="11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/>
            <w:vAlign w:val="center"/>
          </w:tcPr>
          <w:p w14:paraId="218061AD" w14:textId="77777777" w:rsidR="00D35A4B" w:rsidRPr="00296A0A" w:rsidRDefault="00D35A4B" w:rsidP="00B05686">
            <w:pPr>
              <w:pStyle w:val="Textoindependiente"/>
              <w:spacing w:after="0"/>
              <w:ind w:left="360"/>
              <w:jc w:val="center"/>
              <w:rPr>
                <w:rFonts w:ascii="Arial" w:hAnsi="Arial" w:cs="Arial"/>
                <w:b/>
                <w:i/>
                <w:sz w:val="28"/>
                <w:szCs w:val="28"/>
              </w:rPr>
            </w:pPr>
            <w:r w:rsidRPr="00296A0A">
              <w:rPr>
                <w:rFonts w:ascii="Arial" w:hAnsi="Arial" w:cs="Arial"/>
                <w:b/>
                <w:i/>
                <w:sz w:val="28"/>
                <w:szCs w:val="28"/>
              </w:rPr>
              <w:lastRenderedPageBreak/>
              <w:t xml:space="preserve">COMPROMISOS </w:t>
            </w:r>
            <w:r w:rsidRPr="00296A0A">
              <w:rPr>
                <w:rFonts w:ascii="Arial" w:hAnsi="Arial" w:cs="Arial"/>
                <w:i/>
                <w:sz w:val="18"/>
                <w:szCs w:val="18"/>
              </w:rPr>
              <w:t>(Si los hay)</w:t>
            </w:r>
          </w:p>
        </w:tc>
      </w:tr>
      <w:tr w:rsidR="00FA029E" w:rsidRPr="00296A0A" w14:paraId="5B2B3EBF" w14:textId="77777777" w:rsidTr="00764419">
        <w:trPr>
          <w:trHeight w:val="368"/>
        </w:trPr>
        <w:tc>
          <w:tcPr>
            <w:tcW w:w="83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4CE82B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No.</w:t>
            </w:r>
          </w:p>
        </w:tc>
        <w:tc>
          <w:tcPr>
            <w:tcW w:w="2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374BD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COMPROMISO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25C90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RESPONSABLE</w:t>
            </w:r>
          </w:p>
        </w:tc>
        <w:tc>
          <w:tcPr>
            <w:tcW w:w="18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5DB59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INICIO</w:t>
            </w: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DACD9C6" w14:textId="77777777" w:rsidR="00D35A4B" w:rsidRPr="00296A0A" w:rsidRDefault="00D35A4B" w:rsidP="00B0568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FECHA DE TERMINACIÓN</w:t>
            </w:r>
          </w:p>
        </w:tc>
      </w:tr>
      <w:tr w:rsidR="00FA029E" w:rsidRPr="00296A0A" w14:paraId="20D73BB8" w14:textId="77777777" w:rsidTr="00764419">
        <w:trPr>
          <w:trHeight w:val="504"/>
        </w:trPr>
        <w:tc>
          <w:tcPr>
            <w:tcW w:w="833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2F99C" w14:textId="77777777" w:rsidR="00AB2516" w:rsidRPr="00296A0A" w:rsidRDefault="00AB2516" w:rsidP="00AB2516">
            <w:pPr>
              <w:jc w:val="center"/>
              <w:rPr>
                <w:rFonts w:ascii="Arial" w:hAnsi="Arial" w:cs="Arial"/>
                <w:b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>1</w:t>
            </w:r>
          </w:p>
        </w:tc>
        <w:tc>
          <w:tcPr>
            <w:tcW w:w="29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E8F71" w14:textId="19E8FB83" w:rsidR="00C143ED" w:rsidRPr="00296A0A" w:rsidRDefault="00A26E91" w:rsidP="008200DA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No aplica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1BD9D" w14:textId="35C33ADC" w:rsidR="00AB2516" w:rsidRPr="00296A0A" w:rsidRDefault="00AB2516" w:rsidP="00AB2516">
            <w:pPr>
              <w:rPr>
                <w:rFonts w:ascii="Arial" w:hAnsi="Arial" w:cs="Arial"/>
                <w:sz w:val="20"/>
                <w:szCs w:val="16"/>
              </w:rPr>
            </w:pPr>
          </w:p>
        </w:tc>
        <w:tc>
          <w:tcPr>
            <w:tcW w:w="185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40888" w14:textId="63FB2B91" w:rsidR="00AB2516" w:rsidRPr="00296A0A" w:rsidRDefault="00AB2516" w:rsidP="00AB2516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0CA7EA61" w14:textId="1A059A3F" w:rsidR="00AB2516" w:rsidRPr="00296A0A" w:rsidRDefault="00AB2516" w:rsidP="00AB251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D281A" w:rsidRPr="00296A0A" w14:paraId="50E1F400" w14:textId="77777777" w:rsidTr="00CA174F">
        <w:trPr>
          <w:trHeight w:val="229"/>
        </w:trPr>
        <w:tc>
          <w:tcPr>
            <w:tcW w:w="6770" w:type="dxa"/>
            <w:gridSpan w:val="4"/>
            <w:vMerge w:val="restart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EA09DDC" w14:textId="77777777" w:rsidR="00AD471A" w:rsidRPr="00296A0A" w:rsidRDefault="00AD471A" w:rsidP="00AD471A">
            <w:pPr>
              <w:rPr>
                <w:rFonts w:ascii="Arial" w:hAnsi="Arial" w:cs="Arial"/>
                <w:b/>
                <w:i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sz w:val="18"/>
                <w:szCs w:val="14"/>
              </w:rPr>
              <w:t xml:space="preserve">FECHA DE LA PRÓXIMA REUNIÓN </w:t>
            </w:r>
            <w:r w:rsidRPr="00296A0A">
              <w:rPr>
                <w:rFonts w:ascii="Arial" w:hAnsi="Arial" w:cs="Arial"/>
                <w:sz w:val="18"/>
                <w:szCs w:val="14"/>
              </w:rPr>
              <w:t>(</w:t>
            </w:r>
            <w:r w:rsidRPr="00296A0A">
              <w:rPr>
                <w:rFonts w:ascii="Arial" w:hAnsi="Arial" w:cs="Arial"/>
                <w:i/>
                <w:sz w:val="18"/>
                <w:szCs w:val="14"/>
              </w:rPr>
              <w:t>Si aplica)</w:t>
            </w:r>
            <w:r w:rsidRPr="00296A0A">
              <w:rPr>
                <w:rFonts w:ascii="Arial" w:hAnsi="Arial" w:cs="Arial"/>
                <w:b/>
                <w:i/>
                <w:sz w:val="18"/>
                <w:szCs w:val="14"/>
              </w:rPr>
              <w:t xml:space="preserve">: </w:t>
            </w:r>
          </w:p>
        </w:tc>
        <w:tc>
          <w:tcPr>
            <w:tcW w:w="852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D4F896" w14:textId="7777777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DIA</w:t>
            </w:r>
          </w:p>
        </w:tc>
        <w:tc>
          <w:tcPr>
            <w:tcW w:w="1004" w:type="dxa"/>
            <w:gridSpan w:val="2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1491D" w14:textId="7777777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MES</w:t>
            </w:r>
          </w:p>
        </w:tc>
        <w:tc>
          <w:tcPr>
            <w:tcW w:w="2150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C6EC755" w14:textId="4FBB7A17" w:rsidR="00AD471A" w:rsidRPr="00296A0A" w:rsidRDefault="00AD471A" w:rsidP="00AD471A">
            <w:pPr>
              <w:jc w:val="center"/>
              <w:rPr>
                <w:rFonts w:ascii="Arial" w:hAnsi="Arial" w:cs="Arial"/>
                <w:b/>
                <w:iCs/>
                <w:sz w:val="18"/>
                <w:szCs w:val="14"/>
              </w:rPr>
            </w:pP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A</w:t>
            </w:r>
            <w:r w:rsidR="00296A0A"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Ñ</w:t>
            </w:r>
            <w:r w:rsidRPr="00296A0A">
              <w:rPr>
                <w:rFonts w:ascii="Arial" w:hAnsi="Arial" w:cs="Arial"/>
                <w:b/>
                <w:iCs/>
                <w:sz w:val="18"/>
                <w:szCs w:val="14"/>
              </w:rPr>
              <w:t>O</w:t>
            </w:r>
          </w:p>
        </w:tc>
      </w:tr>
      <w:tr w:rsidR="00ED281A" w:rsidRPr="00296A0A" w14:paraId="44C4D185" w14:textId="77777777" w:rsidTr="00CA174F">
        <w:trPr>
          <w:trHeight w:val="89"/>
        </w:trPr>
        <w:tc>
          <w:tcPr>
            <w:tcW w:w="6770" w:type="dxa"/>
            <w:gridSpan w:val="4"/>
            <w:vMerge/>
            <w:tcBorders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75A81F7" w14:textId="77777777" w:rsidR="00AD471A" w:rsidRPr="00296A0A" w:rsidRDefault="00AD471A" w:rsidP="00AD471A">
            <w:pPr>
              <w:rPr>
                <w:rFonts w:ascii="Arial" w:hAnsi="Arial" w:cs="Arial"/>
                <w:b/>
                <w:i/>
                <w:sz w:val="18"/>
                <w:szCs w:val="14"/>
              </w:rPr>
            </w:pPr>
          </w:p>
        </w:tc>
        <w:tc>
          <w:tcPr>
            <w:tcW w:w="852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6388BAA" w14:textId="14DDBFDF" w:rsidR="00AD471A" w:rsidRPr="00296A0A" w:rsidRDefault="003A61BC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2</w:t>
            </w:r>
            <w:r w:rsidR="00ED281A">
              <w:rPr>
                <w:rFonts w:ascii="Arial" w:hAnsi="Arial" w:cs="Arial"/>
                <w:bCs/>
                <w:iCs/>
                <w:sz w:val="18"/>
                <w:szCs w:val="14"/>
              </w:rPr>
              <w:t>7</w:t>
            </w:r>
          </w:p>
        </w:tc>
        <w:tc>
          <w:tcPr>
            <w:tcW w:w="100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252D5AC" w14:textId="70C44A19" w:rsidR="00AD471A" w:rsidRPr="00296A0A" w:rsidRDefault="00500DDA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02</w:t>
            </w:r>
          </w:p>
        </w:tc>
        <w:tc>
          <w:tcPr>
            <w:tcW w:w="2150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EDBE3F4" w14:textId="38BBFC5C" w:rsidR="00AD471A" w:rsidRPr="00296A0A" w:rsidRDefault="00500DDA" w:rsidP="00AD471A">
            <w:pPr>
              <w:jc w:val="center"/>
              <w:rPr>
                <w:rFonts w:ascii="Arial" w:hAnsi="Arial" w:cs="Arial"/>
                <w:bCs/>
                <w:iCs/>
                <w:sz w:val="18"/>
                <w:szCs w:val="14"/>
              </w:rPr>
            </w:pPr>
            <w:r>
              <w:rPr>
                <w:rFonts w:ascii="Arial" w:hAnsi="Arial" w:cs="Arial"/>
                <w:bCs/>
                <w:iCs/>
                <w:sz w:val="18"/>
                <w:szCs w:val="14"/>
              </w:rPr>
              <w:t>2026</w:t>
            </w:r>
          </w:p>
        </w:tc>
      </w:tr>
      <w:tr w:rsidR="00AD471A" w:rsidRPr="00296A0A" w14:paraId="5C0FFFD0" w14:textId="77777777" w:rsidTr="00CA174F">
        <w:trPr>
          <w:trHeight w:val="195"/>
        </w:trPr>
        <w:tc>
          <w:tcPr>
            <w:tcW w:w="1159" w:type="dxa"/>
            <w:gridSpan w:val="2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</w:tcPr>
          <w:p w14:paraId="4DA6B8E7" w14:textId="77777777" w:rsidR="00AD471A" w:rsidRPr="00296A0A" w:rsidRDefault="00AD471A" w:rsidP="00AD471A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  <w:tc>
          <w:tcPr>
            <w:tcW w:w="9617" w:type="dxa"/>
            <w:gridSpan w:val="9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14:paraId="10104ABD" w14:textId="77777777" w:rsidR="00AD471A" w:rsidRPr="00296A0A" w:rsidRDefault="00AD471A" w:rsidP="00AD471A">
            <w:pPr>
              <w:rPr>
                <w:rFonts w:ascii="Arial" w:hAnsi="Arial" w:cs="Arial"/>
                <w:b/>
                <w:sz w:val="14"/>
                <w:szCs w:val="14"/>
              </w:rPr>
            </w:pPr>
          </w:p>
        </w:tc>
      </w:tr>
      <w:tr w:rsidR="00FA029E" w:rsidRPr="00296A0A" w14:paraId="0515A4AE" w14:textId="77777777" w:rsidTr="00764419">
        <w:trPr>
          <w:trHeight w:val="332"/>
        </w:trPr>
        <w:tc>
          <w:tcPr>
            <w:tcW w:w="3828" w:type="dxa"/>
            <w:gridSpan w:val="3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CD5AF84" w14:textId="77777777" w:rsidR="00AD471A" w:rsidRPr="00296A0A" w:rsidRDefault="00AD471A" w:rsidP="00AD471A">
            <w:pPr>
              <w:pStyle w:val="Default"/>
              <w:rPr>
                <w:b/>
                <w:sz w:val="20"/>
                <w:szCs w:val="20"/>
              </w:rPr>
            </w:pPr>
            <w:r w:rsidRPr="00296A0A">
              <w:rPr>
                <w:b/>
                <w:sz w:val="18"/>
                <w:szCs w:val="14"/>
              </w:rPr>
              <w:t>NOMBRE DE QUIEN ELABORÓ</w:t>
            </w:r>
          </w:p>
        </w:tc>
        <w:tc>
          <w:tcPr>
            <w:tcW w:w="2942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B5CCD" w14:textId="77777777" w:rsidR="00AD471A" w:rsidRPr="00296A0A" w:rsidRDefault="00AD471A" w:rsidP="00296A0A">
            <w:pPr>
              <w:pStyle w:val="Default"/>
              <w:jc w:val="center"/>
              <w:rPr>
                <w:b/>
                <w:sz w:val="20"/>
                <w:szCs w:val="20"/>
              </w:rPr>
            </w:pPr>
            <w:r w:rsidRPr="00296A0A">
              <w:rPr>
                <w:b/>
                <w:sz w:val="20"/>
                <w:szCs w:val="20"/>
              </w:rPr>
              <w:t>FECHA</w:t>
            </w:r>
          </w:p>
        </w:tc>
        <w:tc>
          <w:tcPr>
            <w:tcW w:w="1352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41C6F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DIA</w:t>
            </w:r>
          </w:p>
        </w:tc>
        <w:tc>
          <w:tcPr>
            <w:tcW w:w="1217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3A0BF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MES</w:t>
            </w:r>
          </w:p>
        </w:tc>
        <w:tc>
          <w:tcPr>
            <w:tcW w:w="1437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DDA91BC" w14:textId="77777777" w:rsidR="00AD471A" w:rsidRPr="00296A0A" w:rsidRDefault="00AD471A" w:rsidP="00AD471A">
            <w:pPr>
              <w:pStyle w:val="Default"/>
              <w:jc w:val="center"/>
              <w:rPr>
                <w:b/>
                <w:sz w:val="16"/>
                <w:szCs w:val="16"/>
              </w:rPr>
            </w:pPr>
            <w:r w:rsidRPr="00296A0A">
              <w:rPr>
                <w:b/>
                <w:sz w:val="16"/>
                <w:szCs w:val="16"/>
              </w:rPr>
              <w:t>AÑO</w:t>
            </w:r>
          </w:p>
        </w:tc>
      </w:tr>
      <w:tr w:rsidR="00FA029E" w:rsidRPr="00296A0A" w14:paraId="770818DA" w14:textId="77777777" w:rsidTr="00764419">
        <w:trPr>
          <w:trHeight w:val="336"/>
        </w:trPr>
        <w:tc>
          <w:tcPr>
            <w:tcW w:w="3828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A5B5059" w14:textId="19DE7C5D" w:rsidR="00AD471A" w:rsidRPr="00893993" w:rsidRDefault="00296A0A" w:rsidP="00AD471A">
            <w:pPr>
              <w:pStyle w:val="Default"/>
              <w:rPr>
                <w:bCs/>
                <w:sz w:val="20"/>
                <w:szCs w:val="20"/>
              </w:rPr>
            </w:pPr>
            <w:r w:rsidRPr="00893993">
              <w:rPr>
                <w:bCs/>
                <w:sz w:val="20"/>
                <w:szCs w:val="20"/>
              </w:rPr>
              <w:t>Erica Sofía Cely Granados</w:t>
            </w:r>
          </w:p>
        </w:tc>
        <w:tc>
          <w:tcPr>
            <w:tcW w:w="2942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0C263576" w14:textId="77777777" w:rsidR="00AD471A" w:rsidRPr="00296A0A" w:rsidRDefault="00AD471A" w:rsidP="00AD471A">
            <w:pPr>
              <w:pStyle w:val="Default"/>
              <w:rPr>
                <w:b/>
                <w:sz w:val="20"/>
                <w:szCs w:val="20"/>
              </w:rPr>
            </w:pPr>
          </w:p>
        </w:tc>
        <w:tc>
          <w:tcPr>
            <w:tcW w:w="1352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30DD9C27" w14:textId="0DF6FA06" w:rsidR="00AD471A" w:rsidRPr="00893993" w:rsidRDefault="00ED281A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>
              <w:rPr>
                <w:bCs/>
                <w:iCs/>
                <w:color w:val="auto"/>
                <w:sz w:val="18"/>
                <w:szCs w:val="14"/>
              </w:rPr>
              <w:t>20</w:t>
            </w:r>
          </w:p>
        </w:tc>
        <w:tc>
          <w:tcPr>
            <w:tcW w:w="1217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0BC450E" w14:textId="7E8D1834" w:rsidR="00AD471A" w:rsidRPr="00893993" w:rsidRDefault="00967062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>
              <w:rPr>
                <w:bCs/>
                <w:iCs/>
                <w:color w:val="auto"/>
                <w:sz w:val="18"/>
                <w:szCs w:val="14"/>
              </w:rPr>
              <w:t>02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1B20F78" w14:textId="7676CA84" w:rsidR="00AD471A" w:rsidRPr="00893993" w:rsidRDefault="00296A0A" w:rsidP="00AD471A">
            <w:pPr>
              <w:pStyle w:val="Default"/>
              <w:jc w:val="center"/>
              <w:rPr>
                <w:bCs/>
                <w:iCs/>
                <w:color w:val="auto"/>
                <w:sz w:val="18"/>
                <w:szCs w:val="14"/>
              </w:rPr>
            </w:pPr>
            <w:r w:rsidRPr="00893993">
              <w:rPr>
                <w:bCs/>
                <w:iCs/>
                <w:color w:val="auto"/>
                <w:sz w:val="18"/>
                <w:szCs w:val="14"/>
              </w:rPr>
              <w:t>202</w:t>
            </w:r>
            <w:r w:rsidR="00967062">
              <w:rPr>
                <w:bCs/>
                <w:iCs/>
                <w:color w:val="auto"/>
                <w:sz w:val="18"/>
                <w:szCs w:val="14"/>
              </w:rPr>
              <w:t>6</w:t>
            </w:r>
          </w:p>
        </w:tc>
      </w:tr>
    </w:tbl>
    <w:p w14:paraId="0CAE4E1F" w14:textId="77777777" w:rsidR="00D35A4B" w:rsidRPr="00296A0A" w:rsidRDefault="00D35A4B" w:rsidP="008A5E05">
      <w:pPr>
        <w:rPr>
          <w:rFonts w:ascii="Arial" w:hAnsi="Arial" w:cs="Arial"/>
        </w:rPr>
      </w:pPr>
    </w:p>
    <w:sectPr w:rsidR="00D35A4B" w:rsidRPr="00296A0A" w:rsidSect="006F6140">
      <w:headerReference w:type="default" r:id="rId11"/>
      <w:footerReference w:type="default" r:id="rId12"/>
      <w:headerReference w:type="first" r:id="rId13"/>
      <w:footerReference w:type="first" r:id="rId14"/>
      <w:pgSz w:w="12242" w:h="15842" w:code="1"/>
      <w:pgMar w:top="1560" w:right="1134" w:bottom="1134" w:left="1701" w:header="567" w:footer="6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0AECBC" w14:textId="77777777" w:rsidR="00522596" w:rsidRDefault="00522596">
      <w:r>
        <w:separator/>
      </w:r>
    </w:p>
  </w:endnote>
  <w:endnote w:type="continuationSeparator" w:id="0">
    <w:p w14:paraId="3211FF69" w14:textId="77777777" w:rsidR="00522596" w:rsidRDefault="005225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tka Text">
    <w:panose1 w:val="00000000000000000000"/>
    <w:charset w:val="00"/>
    <w:family w:val="auto"/>
    <w:pitch w:val="variable"/>
    <w:sig w:usb0="A00002EF" w:usb1="40002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ptos Display">
    <w:altName w:val="Cambria"/>
    <w:panose1 w:val="00000000000000000000"/>
    <w:charset w:val="00"/>
    <w:family w:val="roman"/>
    <w:notTrueType/>
    <w:pitch w:val="default"/>
  </w:font>
  <w:font w:name="Aptos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2D5166" w14:textId="77777777" w:rsidR="00ED1B30" w:rsidRPr="003678C9" w:rsidRDefault="003678C9" w:rsidP="003678C9">
    <w:pPr>
      <w:pStyle w:val="Piedepgina"/>
      <w:jc w:val="both"/>
      <w:rPr>
        <w:rFonts w:ascii="Arial Narrow" w:hAnsi="Arial Narrow"/>
        <w:sz w:val="14"/>
        <w:szCs w:val="14"/>
      </w:rPr>
    </w:pPr>
    <w:r>
      <w:rPr>
        <w:rFonts w:ascii="Arial Narrow" w:hAnsi="Arial Narrow"/>
        <w:sz w:val="16"/>
        <w:szCs w:val="16"/>
      </w:rPr>
      <w:t xml:space="preserve">Los datos personales serán tratados </w:t>
    </w:r>
    <w:r w:rsidR="000749C9">
      <w:rPr>
        <w:rFonts w:ascii="Arial Narrow" w:hAnsi="Arial Narrow"/>
        <w:sz w:val="16"/>
        <w:szCs w:val="16"/>
      </w:rPr>
      <w:t>de acuerdo con</w:t>
    </w:r>
    <w:r>
      <w:rPr>
        <w:rFonts w:ascii="Arial Narrow" w:hAnsi="Arial Narrow"/>
        <w:sz w:val="16"/>
        <w:szCs w:val="16"/>
      </w:rPr>
      <w:t xml:space="preserve"> la política de protección de datos personales establecida por la entidad la cual podrá ser consultada a través del </w:t>
    </w:r>
    <w:proofErr w:type="spellStart"/>
    <w:r w:rsidR="000749C9">
      <w:rPr>
        <w:rFonts w:ascii="Arial Narrow" w:hAnsi="Arial Narrow"/>
        <w:sz w:val="16"/>
        <w:szCs w:val="16"/>
      </w:rPr>
      <w:t>SIGestión</w:t>
    </w:r>
    <w:proofErr w:type="spellEnd"/>
    <w:r>
      <w:rPr>
        <w:rFonts w:ascii="Arial Narrow" w:hAnsi="Arial Narrow"/>
        <w:sz w:val="16"/>
        <w:szCs w:val="16"/>
      </w:rPr>
      <w:t xml:space="preserve"> en el documento con código “</w:t>
    </w:r>
    <w:r w:rsidRPr="00FF2BC2">
      <w:rPr>
        <w:rFonts w:ascii="Arial Narrow" w:hAnsi="Arial Narrow"/>
        <w:sz w:val="16"/>
        <w:szCs w:val="16"/>
      </w:rPr>
      <w:t>DS-E-GET-01</w:t>
    </w:r>
    <w:r>
      <w:rPr>
        <w:rFonts w:ascii="Arial Narrow" w:hAnsi="Arial Narrow"/>
        <w:sz w:val="16"/>
        <w:szCs w:val="16"/>
      </w:rPr>
      <w:t xml:space="preserve">” o en el link </w:t>
    </w:r>
    <w:r w:rsidRPr="00380A1C">
      <w:rPr>
        <w:rFonts w:ascii="Arial Narrow" w:hAnsi="Arial Narrow"/>
        <w:color w:val="154A8A"/>
        <w:sz w:val="16"/>
        <w:szCs w:val="16"/>
      </w:rPr>
      <w:t>https://www.minambiente.gov.co/politica-de-proteccion-de-datos-personales/</w:t>
    </w:r>
    <w:r w:rsidRPr="00380A1C">
      <w:t xml:space="preserve"> </w:t>
    </w:r>
    <w:r>
      <w:rPr>
        <w:rFonts w:ascii="Arial Narrow" w:hAnsi="Arial Narrow"/>
        <w:sz w:val="16"/>
        <w:szCs w:val="16"/>
      </w:rPr>
      <w:t>de conformidad con lo definido por la Ley 1581 de 2012 y el Decreto Reglamentario 1377 de 2013.</w:t>
    </w:r>
  </w:p>
  <w:p w14:paraId="32989511" w14:textId="77777777" w:rsidR="00ED1B30" w:rsidRPr="000E3DF8" w:rsidRDefault="00ED1B30" w:rsidP="009D055B">
    <w:pPr>
      <w:pStyle w:val="Piedepgina"/>
      <w:jc w:val="right"/>
      <w:rPr>
        <w:rFonts w:ascii="Arial" w:hAnsi="Arial" w:cs="Arial"/>
        <w:color w:val="808080"/>
        <w:sz w:val="16"/>
        <w:szCs w:val="16"/>
        <w:lang w:val="es-MX"/>
      </w:rPr>
    </w:pPr>
    <w:r w:rsidRPr="000E3DF8">
      <w:rPr>
        <w:rFonts w:ascii="Arial" w:hAnsi="Arial" w:cs="Arial"/>
        <w:color w:val="808080"/>
        <w:sz w:val="16"/>
        <w:szCs w:val="16"/>
        <w:lang w:val="es-MX"/>
      </w:rPr>
      <w:t xml:space="preserve">Página 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begin"/>
    </w:r>
    <w:r w:rsidRPr="000E3DF8">
      <w:rPr>
        <w:rFonts w:ascii="Arial" w:hAnsi="Arial" w:cs="Arial"/>
        <w:color w:val="808080"/>
        <w:sz w:val="16"/>
        <w:szCs w:val="16"/>
        <w:lang w:val="es-MX"/>
      </w:rPr>
      <w:instrText xml:space="preserve"> PAGE </w:instrTex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separate"/>
    </w:r>
    <w:r w:rsidR="008774BF">
      <w:rPr>
        <w:rFonts w:ascii="Arial" w:hAnsi="Arial" w:cs="Arial"/>
        <w:noProof/>
        <w:color w:val="808080"/>
        <w:sz w:val="16"/>
        <w:szCs w:val="16"/>
        <w:lang w:val="es-MX"/>
      </w:rPr>
      <w:t>2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end"/>
    </w:r>
    <w:r w:rsidRPr="000E3DF8">
      <w:rPr>
        <w:rFonts w:ascii="Arial" w:hAnsi="Arial" w:cs="Arial"/>
        <w:color w:val="808080"/>
        <w:sz w:val="16"/>
        <w:szCs w:val="16"/>
        <w:lang w:val="es-MX"/>
      </w:rPr>
      <w:t xml:space="preserve"> de 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begin"/>
    </w:r>
    <w:r w:rsidRPr="000E3DF8">
      <w:rPr>
        <w:rFonts w:ascii="Arial" w:hAnsi="Arial" w:cs="Arial"/>
        <w:color w:val="808080"/>
        <w:sz w:val="16"/>
        <w:szCs w:val="16"/>
        <w:lang w:val="es-MX"/>
      </w:rPr>
      <w:instrText xml:space="preserve"> NUMPAGES </w:instrTex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separate"/>
    </w:r>
    <w:r w:rsidR="008774BF">
      <w:rPr>
        <w:rFonts w:ascii="Arial" w:hAnsi="Arial" w:cs="Arial"/>
        <w:noProof/>
        <w:color w:val="808080"/>
        <w:sz w:val="16"/>
        <w:szCs w:val="16"/>
        <w:lang w:val="es-MX"/>
      </w:rPr>
      <w:t>4</w:t>
    </w:r>
    <w:r w:rsidRPr="000E3DF8">
      <w:rPr>
        <w:rFonts w:ascii="Arial" w:hAnsi="Arial" w:cs="Arial"/>
        <w:color w:val="808080"/>
        <w:sz w:val="16"/>
        <w:szCs w:val="16"/>
        <w:lang w:val="es-MX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9F7FA8" w14:textId="77777777" w:rsidR="006D4B64" w:rsidRDefault="006D4B64" w:rsidP="006D4B64">
    <w:pPr>
      <w:pStyle w:val="Piedepgina"/>
      <w:jc w:val="both"/>
      <w:rPr>
        <w:rFonts w:ascii="Arial Narrow" w:hAnsi="Arial Narrow"/>
        <w:sz w:val="14"/>
        <w:szCs w:val="14"/>
      </w:rPr>
    </w:pPr>
    <w:r>
      <w:rPr>
        <w:rFonts w:ascii="Arial Narrow" w:hAnsi="Arial Narrow"/>
        <w:sz w:val="16"/>
        <w:szCs w:val="16"/>
      </w:rPr>
      <w:t xml:space="preserve">Los datos personales serán tratados </w:t>
    </w:r>
    <w:r w:rsidR="000749C9">
      <w:rPr>
        <w:rFonts w:ascii="Arial Narrow" w:hAnsi="Arial Narrow"/>
        <w:sz w:val="16"/>
        <w:szCs w:val="16"/>
      </w:rPr>
      <w:t>de acuerdo con</w:t>
    </w:r>
    <w:r>
      <w:rPr>
        <w:rFonts w:ascii="Arial Narrow" w:hAnsi="Arial Narrow"/>
        <w:sz w:val="16"/>
        <w:szCs w:val="16"/>
      </w:rPr>
      <w:t xml:space="preserve"> la política de protección de datos personales establecida por la entidad la cual podrá ser consultada a través del </w:t>
    </w:r>
    <w:proofErr w:type="spellStart"/>
    <w:r w:rsidR="000749C9">
      <w:rPr>
        <w:rFonts w:ascii="Arial Narrow" w:hAnsi="Arial Narrow"/>
        <w:sz w:val="16"/>
        <w:szCs w:val="16"/>
      </w:rPr>
      <w:t>SIGestión</w:t>
    </w:r>
    <w:proofErr w:type="spellEnd"/>
    <w:r>
      <w:rPr>
        <w:rFonts w:ascii="Arial Narrow" w:hAnsi="Arial Narrow"/>
        <w:sz w:val="16"/>
        <w:szCs w:val="16"/>
      </w:rPr>
      <w:t xml:space="preserve"> en el documento con código “</w:t>
    </w:r>
    <w:r w:rsidRPr="00FF2BC2">
      <w:rPr>
        <w:rFonts w:ascii="Arial Narrow" w:hAnsi="Arial Narrow"/>
        <w:sz w:val="16"/>
        <w:szCs w:val="16"/>
      </w:rPr>
      <w:t>DS-E-GET-01</w:t>
    </w:r>
    <w:r>
      <w:rPr>
        <w:rFonts w:ascii="Arial Narrow" w:hAnsi="Arial Narrow"/>
        <w:sz w:val="16"/>
        <w:szCs w:val="16"/>
      </w:rPr>
      <w:t xml:space="preserve">” o en el link </w:t>
    </w:r>
    <w:bookmarkStart w:id="0" w:name="_Hlk115873259"/>
    <w:r w:rsidR="00380A1C" w:rsidRPr="00380A1C">
      <w:rPr>
        <w:rFonts w:ascii="Arial Narrow" w:hAnsi="Arial Narrow"/>
        <w:color w:val="154A8A"/>
        <w:sz w:val="16"/>
        <w:szCs w:val="16"/>
      </w:rPr>
      <w:t>https://www.minambiente.gov.co/politica-de-proteccion-de-datos-personales/</w:t>
    </w:r>
    <w:r w:rsidR="00380A1C" w:rsidRPr="00380A1C">
      <w:t xml:space="preserve"> </w:t>
    </w:r>
    <w:bookmarkEnd w:id="0"/>
    <w:r>
      <w:rPr>
        <w:rFonts w:ascii="Arial Narrow" w:hAnsi="Arial Narrow"/>
        <w:sz w:val="16"/>
        <w:szCs w:val="16"/>
      </w:rPr>
      <w:t>de conformidad con lo definido por la Ley 1581 de 2012 y el Decreto Reglamentario 1377 de 2013</w:t>
    </w:r>
    <w:r w:rsidR="003678C9">
      <w:rPr>
        <w:rFonts w:ascii="Arial Narrow" w:hAnsi="Arial Narrow"/>
        <w:sz w:val="16"/>
        <w:szCs w:val="16"/>
      </w:rPr>
      <w:t>.</w:t>
    </w:r>
  </w:p>
  <w:p w14:paraId="08F12514" w14:textId="77777777" w:rsidR="00ED1B30" w:rsidRDefault="00ED1B30" w:rsidP="006D4B64">
    <w:pPr>
      <w:pStyle w:val="Piedepgina"/>
      <w:jc w:val="right"/>
    </w:pPr>
    <w:r>
      <w:t xml:space="preserve">                                                            </w:t>
    </w:r>
    <w:r w:rsidRPr="000E3DF8">
      <w:rPr>
        <w:rFonts w:ascii="Arial" w:hAnsi="Arial" w:cs="Arial"/>
        <w:color w:val="808080"/>
        <w:sz w:val="16"/>
        <w:szCs w:val="16"/>
      </w:rPr>
      <w:t xml:space="preserve">Página 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begin"/>
    </w:r>
    <w:r w:rsidRPr="000E3DF8">
      <w:rPr>
        <w:rFonts w:ascii="Arial" w:hAnsi="Arial" w:cs="Arial"/>
        <w:b/>
        <w:bCs/>
        <w:color w:val="808080"/>
        <w:sz w:val="16"/>
        <w:szCs w:val="16"/>
      </w:rPr>
      <w:instrText>PAGE  \* Arabic  \* MERGEFORMAT</w:instrTex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separate"/>
    </w:r>
    <w:r w:rsidR="008774BF">
      <w:rPr>
        <w:rFonts w:ascii="Arial" w:hAnsi="Arial" w:cs="Arial"/>
        <w:b/>
        <w:bCs/>
        <w:noProof/>
        <w:color w:val="808080"/>
        <w:sz w:val="16"/>
        <w:szCs w:val="16"/>
      </w:rPr>
      <w:t>1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end"/>
    </w:r>
    <w:r w:rsidRPr="000E3DF8">
      <w:rPr>
        <w:rFonts w:ascii="Arial" w:hAnsi="Arial" w:cs="Arial"/>
        <w:color w:val="808080"/>
        <w:sz w:val="16"/>
        <w:szCs w:val="16"/>
      </w:rPr>
      <w:t xml:space="preserve"> de 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begin"/>
    </w:r>
    <w:r w:rsidRPr="000E3DF8">
      <w:rPr>
        <w:rFonts w:ascii="Arial" w:hAnsi="Arial" w:cs="Arial"/>
        <w:b/>
        <w:bCs/>
        <w:color w:val="808080"/>
        <w:sz w:val="16"/>
        <w:szCs w:val="16"/>
      </w:rPr>
      <w:instrText>NUMPAGES  \* Arabic  \* MERGEFORMAT</w:instrTex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separate"/>
    </w:r>
    <w:r w:rsidR="008774BF">
      <w:rPr>
        <w:rFonts w:ascii="Arial" w:hAnsi="Arial" w:cs="Arial"/>
        <w:b/>
        <w:bCs/>
        <w:noProof/>
        <w:color w:val="808080"/>
        <w:sz w:val="16"/>
        <w:szCs w:val="16"/>
      </w:rPr>
      <w:t>4</w:t>
    </w:r>
    <w:r w:rsidRPr="000E3DF8">
      <w:rPr>
        <w:rFonts w:ascii="Arial" w:hAnsi="Arial" w:cs="Arial"/>
        <w:b/>
        <w:bCs/>
        <w:color w:val="80808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1E238B" w14:textId="77777777" w:rsidR="00522596" w:rsidRDefault="00522596">
      <w:r>
        <w:separator/>
      </w:r>
    </w:p>
  </w:footnote>
  <w:footnote w:type="continuationSeparator" w:id="0">
    <w:p w14:paraId="63403635" w14:textId="77777777" w:rsidR="00522596" w:rsidRDefault="005225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D832CA" w14:textId="77777777" w:rsidR="006D4B64" w:rsidRDefault="006D4B64" w:rsidP="001963F1">
    <w:pPr>
      <w:pStyle w:val="Encabezado"/>
      <w:ind w:left="-14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90" w:type="dxa"/>
      <w:tblInd w:w="-5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2948"/>
      <w:gridCol w:w="4961"/>
      <w:gridCol w:w="2581"/>
    </w:tblGrid>
    <w:tr w:rsidR="00ED1B30" w:rsidRPr="003C0EFC" w14:paraId="7C33F044" w14:textId="77777777" w:rsidTr="000749C9">
      <w:trPr>
        <w:cantSplit/>
        <w:trHeight w:val="419"/>
      </w:trPr>
      <w:tc>
        <w:tcPr>
          <w:tcW w:w="2948" w:type="dxa"/>
          <w:vMerge w:val="restart"/>
          <w:vAlign w:val="center"/>
        </w:tcPr>
        <w:p w14:paraId="3FAF2321" w14:textId="77777777" w:rsidR="00E71C28" w:rsidRPr="00E71C28" w:rsidRDefault="00ED1B30" w:rsidP="0070004B">
          <w:pPr>
            <w:spacing w:before="60"/>
            <w:ind w:left="147" w:right="-40"/>
            <w:jc w:val="center"/>
            <w:rPr>
              <w:rFonts w:ascii="Arial Narrow" w:hAnsi="Arial Narrow"/>
              <w:noProof/>
              <w:sz w:val="20"/>
              <w:szCs w:val="16"/>
              <w:lang w:val="es-CO" w:eastAsia="es-CO"/>
            </w:rPr>
          </w:pPr>
          <w:r w:rsidRPr="00E71C28">
            <w:rPr>
              <w:rFonts w:ascii="Arial Narrow" w:hAnsi="Arial Narrow"/>
              <w:noProof/>
              <w:sz w:val="20"/>
              <w:szCs w:val="16"/>
              <w:lang w:val="es-CO" w:eastAsia="es-CO"/>
            </w:rPr>
            <w:t>MINISTERIO DE AMBIENTE Y</w:t>
          </w:r>
        </w:p>
        <w:p w14:paraId="3CE39110" w14:textId="77777777" w:rsidR="00ED1B30" w:rsidRPr="00E71C28" w:rsidRDefault="00ED1B30" w:rsidP="0070004B">
          <w:pPr>
            <w:spacing w:before="60"/>
            <w:ind w:left="147" w:right="-40"/>
            <w:jc w:val="center"/>
            <w:rPr>
              <w:rFonts w:ascii="Arial Narrow" w:hAnsi="Arial Narrow" w:cs="Arial"/>
              <w:b/>
              <w:sz w:val="16"/>
              <w:szCs w:val="16"/>
            </w:rPr>
          </w:pPr>
          <w:r w:rsidRPr="00E71C28">
            <w:rPr>
              <w:rFonts w:ascii="Arial Narrow" w:hAnsi="Arial Narrow"/>
              <w:noProof/>
              <w:sz w:val="20"/>
              <w:szCs w:val="16"/>
              <w:lang w:val="es-CO" w:eastAsia="es-CO"/>
            </w:rPr>
            <w:t xml:space="preserve"> DESARROLLO SOSTENIBLE</w:t>
          </w:r>
        </w:p>
      </w:tc>
      <w:tc>
        <w:tcPr>
          <w:tcW w:w="4961" w:type="dxa"/>
          <w:shd w:val="clear" w:color="auto" w:fill="96BE55"/>
          <w:vAlign w:val="center"/>
        </w:tcPr>
        <w:p w14:paraId="0140F81F" w14:textId="77777777" w:rsidR="00ED1B30" w:rsidRPr="000749C9" w:rsidRDefault="00ED1B30" w:rsidP="00313328">
          <w:pPr>
            <w:spacing w:before="60"/>
            <w:ind w:right="-40"/>
            <w:jc w:val="center"/>
            <w:rPr>
              <w:rFonts w:ascii="Arial Narrow" w:hAnsi="Arial Narrow" w:cs="Arial"/>
              <w:b/>
              <w:sz w:val="22"/>
              <w:szCs w:val="22"/>
            </w:rPr>
          </w:pPr>
          <w:r w:rsidRPr="000749C9">
            <w:rPr>
              <w:rFonts w:ascii="Arial Narrow" w:hAnsi="Arial Narrow" w:cs="Arial"/>
              <w:b/>
              <w:bCs/>
              <w:color w:val="FFFFFF"/>
              <w:sz w:val="22"/>
              <w:szCs w:val="22"/>
            </w:rPr>
            <w:t xml:space="preserve">FORMATO </w:t>
          </w:r>
          <w:r w:rsidRPr="000749C9">
            <w:rPr>
              <w:rFonts w:ascii="Arial Narrow" w:hAnsi="Arial Narrow" w:cs="Arial"/>
              <w:b/>
              <w:color w:val="FFFFFF"/>
              <w:sz w:val="22"/>
              <w:szCs w:val="22"/>
            </w:rPr>
            <w:t>ACTA</w:t>
          </w:r>
          <w:r w:rsidR="00244803" w:rsidRPr="000749C9">
            <w:rPr>
              <w:rFonts w:ascii="Arial Narrow" w:hAnsi="Arial Narrow" w:cs="Arial"/>
              <w:b/>
              <w:color w:val="FFFFFF"/>
              <w:sz w:val="22"/>
              <w:szCs w:val="22"/>
            </w:rPr>
            <w:t xml:space="preserve"> DE REUNIÓN</w:t>
          </w:r>
        </w:p>
      </w:tc>
      <w:tc>
        <w:tcPr>
          <w:tcW w:w="2581" w:type="dxa"/>
          <w:vMerge w:val="restart"/>
          <w:vAlign w:val="center"/>
        </w:tcPr>
        <w:p w14:paraId="347B608E" w14:textId="77777777" w:rsidR="00ED1B30" w:rsidRPr="00452164" w:rsidRDefault="00D826AC" w:rsidP="003266A3">
          <w:pPr>
            <w:ind w:right="-42"/>
            <w:jc w:val="center"/>
            <w:rPr>
              <w:rFonts w:ascii="Arial" w:hAnsi="Arial" w:cs="Arial"/>
            </w:rPr>
          </w:pPr>
          <w:r w:rsidRPr="000749C9">
            <w:rPr>
              <w:rFonts w:ascii="Arial Narrow" w:hAnsi="Arial Narrow" w:cs="Arial"/>
              <w:b/>
              <w:noProof/>
              <w:spacing w:val="-6"/>
              <w:sz w:val="20"/>
              <w:szCs w:val="20"/>
              <w:lang w:eastAsia="es-CO"/>
            </w:rPr>
            <w:drawing>
              <wp:inline distT="0" distB="0" distL="0" distR="0" wp14:anchorId="0F5237FB" wp14:editId="603A5F24">
                <wp:extent cx="1053465" cy="327025"/>
                <wp:effectExtent l="0" t="0" r="0" b="0"/>
                <wp:docPr id="1" name="Imagen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9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8" r="108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3465" cy="32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ED1B30" w:rsidRPr="001A28B1" w14:paraId="24BD6E3D" w14:textId="77777777" w:rsidTr="000749C9">
      <w:trPr>
        <w:cantSplit/>
        <w:trHeight w:val="229"/>
      </w:trPr>
      <w:tc>
        <w:tcPr>
          <w:tcW w:w="2948" w:type="dxa"/>
          <w:vMerge/>
          <w:vAlign w:val="center"/>
        </w:tcPr>
        <w:p w14:paraId="6F954D62" w14:textId="77777777" w:rsidR="00ED1B30" w:rsidRPr="00546CC3" w:rsidRDefault="00ED1B30" w:rsidP="003266A3">
          <w:pPr>
            <w:jc w:val="center"/>
            <w:rPr>
              <w:rFonts w:ascii="Verdana" w:hAnsi="Verdana" w:cs="Arial"/>
              <w:bCs/>
              <w:spacing w:val="-6"/>
              <w:sz w:val="20"/>
              <w:szCs w:val="20"/>
            </w:rPr>
          </w:pPr>
        </w:p>
      </w:tc>
      <w:tc>
        <w:tcPr>
          <w:tcW w:w="4961" w:type="dxa"/>
          <w:shd w:val="clear" w:color="auto" w:fill="4D4D4D"/>
          <w:vAlign w:val="center"/>
        </w:tcPr>
        <w:p w14:paraId="4DC6A79B" w14:textId="77777777" w:rsidR="00ED1B30" w:rsidRDefault="00ED1B30" w:rsidP="003266A3">
          <w:pPr>
            <w:ind w:right="-42"/>
            <w:jc w:val="center"/>
            <w:rPr>
              <w:rFonts w:ascii="Arial Narrow" w:hAnsi="Arial Narrow" w:cs="Arial"/>
              <w:bCs/>
              <w:color w:val="FFFFFF"/>
              <w:spacing w:val="-6"/>
              <w:sz w:val="16"/>
              <w:szCs w:val="16"/>
            </w:rPr>
          </w:pPr>
          <w:r>
            <w:rPr>
              <w:rFonts w:ascii="Arial Narrow" w:hAnsi="Arial Narrow" w:cs="Arial"/>
              <w:bCs/>
              <w:color w:val="FFFFFF"/>
              <w:spacing w:val="-6"/>
              <w:sz w:val="16"/>
              <w:szCs w:val="16"/>
            </w:rPr>
            <w:t>Proceso: Administración del Sistema Integrado de Gestión</w:t>
          </w:r>
        </w:p>
      </w:tc>
      <w:tc>
        <w:tcPr>
          <w:tcW w:w="2581" w:type="dxa"/>
          <w:vMerge/>
          <w:vAlign w:val="center"/>
        </w:tcPr>
        <w:p w14:paraId="5918BAA7" w14:textId="77777777" w:rsidR="00ED1B30" w:rsidRPr="00C53074" w:rsidRDefault="00ED1B30" w:rsidP="003266A3">
          <w:pPr>
            <w:ind w:right="-42"/>
            <w:jc w:val="center"/>
            <w:rPr>
              <w:rFonts w:ascii="Arial" w:hAnsi="Arial" w:cs="Arial"/>
              <w:bCs/>
              <w:spacing w:val="-6"/>
            </w:rPr>
          </w:pPr>
        </w:p>
      </w:tc>
    </w:tr>
    <w:tr w:rsidR="00ED1B30" w:rsidRPr="001A28B1" w14:paraId="1F8124E0" w14:textId="77777777" w:rsidTr="00967791">
      <w:trPr>
        <w:cantSplit/>
        <w:trHeight w:val="323"/>
      </w:trPr>
      <w:tc>
        <w:tcPr>
          <w:tcW w:w="2948" w:type="dxa"/>
          <w:vAlign w:val="center"/>
        </w:tcPr>
        <w:p w14:paraId="123ADE46" w14:textId="77777777" w:rsidR="00ED1B30" w:rsidRPr="00E71C28" w:rsidRDefault="00ED1B30" w:rsidP="005A4A1C">
          <w:pPr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  <w:lang w:val="en-US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>Versión:</w:t>
          </w:r>
          <w:r w:rsidRPr="00E71C28">
            <w:rPr>
              <w:rFonts w:ascii="Arial Narrow" w:hAnsi="Arial Narrow" w:cs="Arial"/>
              <w:bCs/>
              <w:spacing w:val="-6"/>
              <w:sz w:val="18"/>
              <w:szCs w:val="16"/>
            </w:rPr>
            <w:t xml:space="preserve"> </w:t>
          </w:r>
          <w:r w:rsidR="000749C9">
            <w:rPr>
              <w:rFonts w:ascii="Arial Narrow" w:hAnsi="Arial Narrow" w:cs="Arial"/>
              <w:bCs/>
              <w:spacing w:val="-6"/>
              <w:sz w:val="18"/>
              <w:szCs w:val="16"/>
            </w:rPr>
            <w:t>7</w:t>
          </w:r>
        </w:p>
      </w:tc>
      <w:tc>
        <w:tcPr>
          <w:tcW w:w="4961" w:type="dxa"/>
          <w:vAlign w:val="center"/>
        </w:tcPr>
        <w:p w14:paraId="776DDB2C" w14:textId="77777777" w:rsidR="00ED1B30" w:rsidRPr="00E71C28" w:rsidRDefault="00ED1B30" w:rsidP="00E71C28">
          <w:pPr>
            <w:ind w:right="-42"/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 xml:space="preserve">Vigencia: </w:t>
          </w:r>
          <w:r w:rsidR="000749C9">
            <w:rPr>
              <w:rFonts w:ascii="Arial Narrow" w:hAnsi="Arial Narrow" w:cs="Arial"/>
              <w:bCs/>
              <w:spacing w:val="-6"/>
              <w:sz w:val="18"/>
              <w:szCs w:val="16"/>
            </w:rPr>
            <w:t>27/06/2023</w:t>
          </w:r>
        </w:p>
      </w:tc>
      <w:tc>
        <w:tcPr>
          <w:tcW w:w="2581" w:type="dxa"/>
          <w:vAlign w:val="center"/>
        </w:tcPr>
        <w:p w14:paraId="4C7E2C95" w14:textId="77777777" w:rsidR="00ED1B30" w:rsidRPr="00E71C28" w:rsidRDefault="00ED1B30" w:rsidP="00A734B2">
          <w:pPr>
            <w:ind w:right="-42"/>
            <w:jc w:val="center"/>
            <w:rPr>
              <w:rFonts w:ascii="Arial Narrow" w:hAnsi="Arial Narrow" w:cs="Arial"/>
              <w:bCs/>
              <w:spacing w:val="-6"/>
              <w:sz w:val="18"/>
              <w:szCs w:val="16"/>
            </w:rPr>
          </w:pPr>
          <w:r w:rsidRPr="00E71C28">
            <w:rPr>
              <w:rFonts w:ascii="Arial Narrow" w:hAnsi="Arial Narrow" w:cs="Arial"/>
              <w:b/>
              <w:bCs/>
              <w:spacing w:val="-6"/>
              <w:sz w:val="18"/>
              <w:szCs w:val="16"/>
            </w:rPr>
            <w:t>Código</w:t>
          </w:r>
          <w:r w:rsidRPr="00E71C28">
            <w:rPr>
              <w:rFonts w:ascii="Arial Narrow" w:hAnsi="Arial Narrow" w:cs="Arial"/>
              <w:bCs/>
              <w:spacing w:val="-6"/>
              <w:sz w:val="18"/>
              <w:szCs w:val="16"/>
            </w:rPr>
            <w:t>: F-E-SIG-25</w:t>
          </w:r>
        </w:p>
      </w:tc>
    </w:tr>
  </w:tbl>
  <w:p w14:paraId="3870698F" w14:textId="77777777" w:rsidR="00ED1B30" w:rsidRPr="00452164" w:rsidRDefault="00ED1B30" w:rsidP="00452164">
    <w:pPr>
      <w:rPr>
        <w:sz w:val="4"/>
        <w:szCs w:val="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9A2F76"/>
    <w:multiLevelType w:val="hybridMultilevel"/>
    <w:tmpl w:val="441C6324"/>
    <w:lvl w:ilvl="0" w:tplc="240A000F">
      <w:start w:val="1"/>
      <w:numFmt w:val="decimal"/>
      <w:lvlText w:val="%1."/>
      <w:lvlJc w:val="left"/>
      <w:pPr>
        <w:ind w:left="521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1" w15:restartNumberingAfterBreak="0">
    <w:nsid w:val="03870956"/>
    <w:multiLevelType w:val="hybridMultilevel"/>
    <w:tmpl w:val="74D0B3A2"/>
    <w:lvl w:ilvl="0" w:tplc="040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" w15:restartNumberingAfterBreak="0">
    <w:nsid w:val="042111CC"/>
    <w:multiLevelType w:val="hybridMultilevel"/>
    <w:tmpl w:val="86B44054"/>
    <w:lvl w:ilvl="0" w:tplc="51B04108">
      <w:start w:val="31"/>
      <w:numFmt w:val="bullet"/>
      <w:lvlText w:val="-"/>
      <w:lvlJc w:val="left"/>
      <w:pPr>
        <w:ind w:left="862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3" w15:restartNumberingAfterBreak="0">
    <w:nsid w:val="065E7E86"/>
    <w:multiLevelType w:val="hybridMultilevel"/>
    <w:tmpl w:val="FAAA09CE"/>
    <w:lvl w:ilvl="0" w:tplc="8D6624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D18CE72">
      <w:numFmt w:val="none"/>
      <w:lvlText w:val=""/>
      <w:lvlJc w:val="left"/>
      <w:pPr>
        <w:tabs>
          <w:tab w:val="num" w:pos="360"/>
        </w:tabs>
      </w:pPr>
    </w:lvl>
    <w:lvl w:ilvl="2" w:tplc="A96411CE">
      <w:numFmt w:val="none"/>
      <w:lvlText w:val=""/>
      <w:lvlJc w:val="left"/>
      <w:pPr>
        <w:tabs>
          <w:tab w:val="num" w:pos="360"/>
        </w:tabs>
      </w:pPr>
    </w:lvl>
    <w:lvl w:ilvl="3" w:tplc="5CBE4C8C">
      <w:numFmt w:val="none"/>
      <w:lvlText w:val=""/>
      <w:lvlJc w:val="left"/>
      <w:pPr>
        <w:tabs>
          <w:tab w:val="num" w:pos="360"/>
        </w:tabs>
      </w:pPr>
    </w:lvl>
    <w:lvl w:ilvl="4" w:tplc="E8A82EF6">
      <w:numFmt w:val="none"/>
      <w:lvlText w:val=""/>
      <w:lvlJc w:val="left"/>
      <w:pPr>
        <w:tabs>
          <w:tab w:val="num" w:pos="360"/>
        </w:tabs>
      </w:pPr>
    </w:lvl>
    <w:lvl w:ilvl="5" w:tplc="EF5AF45A">
      <w:numFmt w:val="none"/>
      <w:lvlText w:val=""/>
      <w:lvlJc w:val="left"/>
      <w:pPr>
        <w:tabs>
          <w:tab w:val="num" w:pos="360"/>
        </w:tabs>
      </w:pPr>
    </w:lvl>
    <w:lvl w:ilvl="6" w:tplc="DEECB5D6">
      <w:numFmt w:val="none"/>
      <w:lvlText w:val=""/>
      <w:lvlJc w:val="left"/>
      <w:pPr>
        <w:tabs>
          <w:tab w:val="num" w:pos="360"/>
        </w:tabs>
      </w:pPr>
    </w:lvl>
    <w:lvl w:ilvl="7" w:tplc="822665EC">
      <w:numFmt w:val="none"/>
      <w:lvlText w:val=""/>
      <w:lvlJc w:val="left"/>
      <w:pPr>
        <w:tabs>
          <w:tab w:val="num" w:pos="360"/>
        </w:tabs>
      </w:pPr>
    </w:lvl>
    <w:lvl w:ilvl="8" w:tplc="95A6A32A">
      <w:numFmt w:val="none"/>
      <w:lvlText w:val=""/>
      <w:lvlJc w:val="left"/>
      <w:pPr>
        <w:tabs>
          <w:tab w:val="num" w:pos="360"/>
        </w:tabs>
      </w:pPr>
    </w:lvl>
  </w:abstractNum>
  <w:abstractNum w:abstractNumId="4" w15:restartNumberingAfterBreak="0">
    <w:nsid w:val="0C844D48"/>
    <w:multiLevelType w:val="hybridMultilevel"/>
    <w:tmpl w:val="3392F7DA"/>
    <w:lvl w:ilvl="0" w:tplc="0409000F">
      <w:start w:val="1"/>
      <w:numFmt w:val="decimal"/>
      <w:lvlText w:val="%1."/>
      <w:lvlJc w:val="left"/>
      <w:pPr>
        <w:ind w:left="862" w:hanging="360"/>
      </w:p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5" w15:restartNumberingAfterBreak="0">
    <w:nsid w:val="111055A4"/>
    <w:multiLevelType w:val="hybridMultilevel"/>
    <w:tmpl w:val="6268990C"/>
    <w:lvl w:ilvl="0" w:tplc="654A27C4">
      <w:start w:val="1"/>
      <w:numFmt w:val="bullet"/>
      <w:lvlText w:val="-"/>
      <w:lvlJc w:val="left"/>
      <w:pPr>
        <w:ind w:left="108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330555F"/>
    <w:multiLevelType w:val="hybridMultilevel"/>
    <w:tmpl w:val="C2FA85E8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E46408"/>
    <w:multiLevelType w:val="hybridMultilevel"/>
    <w:tmpl w:val="DBE21CC0"/>
    <w:lvl w:ilvl="0" w:tplc="30BAA13A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AF76F1"/>
    <w:multiLevelType w:val="hybridMultilevel"/>
    <w:tmpl w:val="4AAAE900"/>
    <w:lvl w:ilvl="0" w:tplc="0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cs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cs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cs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cs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0C9730A"/>
    <w:multiLevelType w:val="hybridMultilevel"/>
    <w:tmpl w:val="52781814"/>
    <w:lvl w:ilvl="0" w:tplc="51B04108">
      <w:start w:val="31"/>
      <w:numFmt w:val="bullet"/>
      <w:lvlText w:val="-"/>
      <w:lvlJc w:val="left"/>
      <w:pPr>
        <w:ind w:left="1069" w:hanging="360"/>
      </w:pPr>
      <w:rPr>
        <w:rFonts w:ascii="Arial Narrow" w:eastAsia="Times New Roman" w:hAnsi="Arial Narrow" w:cs="Arial" w:hint="default"/>
      </w:rPr>
    </w:lvl>
    <w:lvl w:ilvl="1" w:tplc="04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cs="Wingdings" w:hint="default"/>
      </w:rPr>
    </w:lvl>
    <w:lvl w:ilvl="3" w:tplc="04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cs="Symbol" w:hint="default"/>
      </w:rPr>
    </w:lvl>
    <w:lvl w:ilvl="4" w:tplc="04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cs="Wingdings" w:hint="default"/>
      </w:rPr>
    </w:lvl>
    <w:lvl w:ilvl="6" w:tplc="04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cs="Symbol" w:hint="default"/>
      </w:rPr>
    </w:lvl>
    <w:lvl w:ilvl="7" w:tplc="04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C822811"/>
    <w:multiLevelType w:val="hybridMultilevel"/>
    <w:tmpl w:val="52F4C60C"/>
    <w:lvl w:ilvl="0" w:tplc="0C0A0011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E193D45"/>
    <w:multiLevelType w:val="hybridMultilevel"/>
    <w:tmpl w:val="FD240E72"/>
    <w:lvl w:ilvl="0" w:tplc="09D470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hAnsi="Arial Narrow" w:hint="default"/>
        <w:b/>
        <w:i w:val="0"/>
        <w:sz w:val="22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FCC6418"/>
    <w:multiLevelType w:val="multilevel"/>
    <w:tmpl w:val="7C0081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" w15:restartNumberingAfterBreak="0">
    <w:nsid w:val="30514FC4"/>
    <w:multiLevelType w:val="hybridMultilevel"/>
    <w:tmpl w:val="5BA6871E"/>
    <w:lvl w:ilvl="0" w:tplc="E5C8E14A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1A5433D"/>
    <w:multiLevelType w:val="hybridMultilevel"/>
    <w:tmpl w:val="7C402F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B80F5E"/>
    <w:multiLevelType w:val="hybridMultilevel"/>
    <w:tmpl w:val="491E832C"/>
    <w:lvl w:ilvl="0" w:tplc="75304D00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2BB6C5E"/>
    <w:multiLevelType w:val="hybridMultilevel"/>
    <w:tmpl w:val="36609218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7" w15:restartNumberingAfterBreak="0">
    <w:nsid w:val="33D11B03"/>
    <w:multiLevelType w:val="hybridMultilevel"/>
    <w:tmpl w:val="11AC69C8"/>
    <w:lvl w:ilvl="0" w:tplc="7E1A52FC">
      <w:start w:val="1"/>
      <w:numFmt w:val="decimal"/>
      <w:lvlText w:val="%1."/>
      <w:lvlJc w:val="left"/>
      <w:pPr>
        <w:ind w:left="521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18" w15:restartNumberingAfterBreak="0">
    <w:nsid w:val="3510660F"/>
    <w:multiLevelType w:val="hybridMultilevel"/>
    <w:tmpl w:val="1D2A49CA"/>
    <w:lvl w:ilvl="0" w:tplc="654A27C4">
      <w:start w:val="1"/>
      <w:numFmt w:val="bullet"/>
      <w:lvlText w:val="-"/>
      <w:lvlJc w:val="left"/>
      <w:pPr>
        <w:ind w:left="1429" w:hanging="360"/>
      </w:pPr>
      <w:rPr>
        <w:rFonts w:ascii="Sitka Text" w:hAnsi="Sitka Text" w:hint="default"/>
      </w:rPr>
    </w:lvl>
    <w:lvl w:ilvl="1" w:tplc="240A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63B4513"/>
    <w:multiLevelType w:val="hybridMultilevel"/>
    <w:tmpl w:val="BFDAAF96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D41082"/>
    <w:multiLevelType w:val="hybridMultilevel"/>
    <w:tmpl w:val="5F06F326"/>
    <w:lvl w:ilvl="0" w:tplc="F69C5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A50EA7"/>
    <w:multiLevelType w:val="hybridMultilevel"/>
    <w:tmpl w:val="79342B4E"/>
    <w:lvl w:ilvl="0" w:tplc="654A27C4">
      <w:start w:val="1"/>
      <w:numFmt w:val="bullet"/>
      <w:lvlText w:val="-"/>
      <w:lvlJc w:val="left"/>
      <w:pPr>
        <w:ind w:left="144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4AB1A19"/>
    <w:multiLevelType w:val="hybridMultilevel"/>
    <w:tmpl w:val="C8F4C944"/>
    <w:lvl w:ilvl="0" w:tplc="040A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3" w15:restartNumberingAfterBreak="0">
    <w:nsid w:val="47170714"/>
    <w:multiLevelType w:val="hybridMultilevel"/>
    <w:tmpl w:val="951CCC0A"/>
    <w:lvl w:ilvl="0" w:tplc="654A27C4">
      <w:start w:val="1"/>
      <w:numFmt w:val="bullet"/>
      <w:lvlText w:val="-"/>
      <w:lvlJc w:val="left"/>
      <w:pPr>
        <w:ind w:left="1080" w:hanging="360"/>
      </w:pPr>
      <w:rPr>
        <w:rFonts w:ascii="Sitka Text" w:hAnsi="Sitka Text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475E292B"/>
    <w:multiLevelType w:val="hybridMultilevel"/>
    <w:tmpl w:val="D85E29B0"/>
    <w:lvl w:ilvl="0" w:tplc="09D470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hAnsi="Arial Narrow" w:hint="default"/>
        <w:b/>
        <w:i w:val="0"/>
        <w:sz w:val="22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7D03C7E"/>
    <w:multiLevelType w:val="hybridMultilevel"/>
    <w:tmpl w:val="C46E3A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516A1D"/>
    <w:multiLevelType w:val="hybridMultilevel"/>
    <w:tmpl w:val="3B2C76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282C09"/>
    <w:multiLevelType w:val="hybridMultilevel"/>
    <w:tmpl w:val="71B00564"/>
    <w:lvl w:ilvl="0" w:tplc="81726880">
      <w:start w:val="1"/>
      <w:numFmt w:val="decimal"/>
      <w:lvlText w:val="%1."/>
      <w:lvlJc w:val="left"/>
      <w:rPr>
        <w:rFonts w:hint="default"/>
        <w:color w:val="000000"/>
      </w:rPr>
    </w:lvl>
    <w:lvl w:ilvl="1" w:tplc="240A0019" w:tentative="1">
      <w:start w:val="1"/>
      <w:numFmt w:val="lowerLetter"/>
      <w:lvlText w:val="%2."/>
      <w:lvlJc w:val="left"/>
      <w:pPr>
        <w:ind w:left="1241" w:hanging="360"/>
      </w:pPr>
    </w:lvl>
    <w:lvl w:ilvl="2" w:tplc="240A001B" w:tentative="1">
      <w:start w:val="1"/>
      <w:numFmt w:val="lowerRoman"/>
      <w:lvlText w:val="%3."/>
      <w:lvlJc w:val="right"/>
      <w:pPr>
        <w:ind w:left="1961" w:hanging="180"/>
      </w:pPr>
    </w:lvl>
    <w:lvl w:ilvl="3" w:tplc="240A000F" w:tentative="1">
      <w:start w:val="1"/>
      <w:numFmt w:val="decimal"/>
      <w:lvlText w:val="%4."/>
      <w:lvlJc w:val="left"/>
      <w:pPr>
        <w:ind w:left="2681" w:hanging="360"/>
      </w:pPr>
    </w:lvl>
    <w:lvl w:ilvl="4" w:tplc="240A0019" w:tentative="1">
      <w:start w:val="1"/>
      <w:numFmt w:val="lowerLetter"/>
      <w:lvlText w:val="%5."/>
      <w:lvlJc w:val="left"/>
      <w:pPr>
        <w:ind w:left="3401" w:hanging="360"/>
      </w:pPr>
    </w:lvl>
    <w:lvl w:ilvl="5" w:tplc="240A001B" w:tentative="1">
      <w:start w:val="1"/>
      <w:numFmt w:val="lowerRoman"/>
      <w:lvlText w:val="%6."/>
      <w:lvlJc w:val="right"/>
      <w:pPr>
        <w:ind w:left="4121" w:hanging="180"/>
      </w:pPr>
    </w:lvl>
    <w:lvl w:ilvl="6" w:tplc="240A000F" w:tentative="1">
      <w:start w:val="1"/>
      <w:numFmt w:val="decimal"/>
      <w:lvlText w:val="%7."/>
      <w:lvlJc w:val="left"/>
      <w:pPr>
        <w:ind w:left="4841" w:hanging="360"/>
      </w:pPr>
    </w:lvl>
    <w:lvl w:ilvl="7" w:tplc="240A0019" w:tentative="1">
      <w:start w:val="1"/>
      <w:numFmt w:val="lowerLetter"/>
      <w:lvlText w:val="%8."/>
      <w:lvlJc w:val="left"/>
      <w:pPr>
        <w:ind w:left="5561" w:hanging="360"/>
      </w:pPr>
    </w:lvl>
    <w:lvl w:ilvl="8" w:tplc="240A001B" w:tentative="1">
      <w:start w:val="1"/>
      <w:numFmt w:val="lowerRoman"/>
      <w:lvlText w:val="%9."/>
      <w:lvlJc w:val="right"/>
      <w:pPr>
        <w:ind w:left="6281" w:hanging="180"/>
      </w:pPr>
    </w:lvl>
  </w:abstractNum>
  <w:abstractNum w:abstractNumId="28" w15:restartNumberingAfterBreak="0">
    <w:nsid w:val="5DE1538F"/>
    <w:multiLevelType w:val="hybridMultilevel"/>
    <w:tmpl w:val="B8E26E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E720ED8"/>
    <w:multiLevelType w:val="hybridMultilevel"/>
    <w:tmpl w:val="55947F94"/>
    <w:lvl w:ilvl="0" w:tplc="0C0A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F132846"/>
    <w:multiLevelType w:val="hybridMultilevel"/>
    <w:tmpl w:val="A366F7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F62A63"/>
    <w:multiLevelType w:val="hybridMultilevel"/>
    <w:tmpl w:val="55145044"/>
    <w:lvl w:ilvl="0" w:tplc="0C0A0011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</w:lvl>
    <w:lvl w:ilvl="1" w:tplc="0C0A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1CA4C39"/>
    <w:multiLevelType w:val="hybridMultilevel"/>
    <w:tmpl w:val="E8DE3E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96F0537"/>
    <w:multiLevelType w:val="hybridMultilevel"/>
    <w:tmpl w:val="5734E042"/>
    <w:lvl w:ilvl="0" w:tplc="F69C5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DB17CFE"/>
    <w:multiLevelType w:val="multilevel"/>
    <w:tmpl w:val="9FF86EA2"/>
    <w:lvl w:ilvl="0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74F11DC9"/>
    <w:multiLevelType w:val="hybridMultilevel"/>
    <w:tmpl w:val="B7A6D21A"/>
    <w:lvl w:ilvl="0" w:tplc="63949D6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3D5F86"/>
    <w:multiLevelType w:val="hybridMultilevel"/>
    <w:tmpl w:val="A0B26EE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31"/>
  </w:num>
  <w:num w:numId="3">
    <w:abstractNumId w:val="10"/>
  </w:num>
  <w:num w:numId="4">
    <w:abstractNumId w:val="3"/>
  </w:num>
  <w:num w:numId="5">
    <w:abstractNumId w:val="11"/>
  </w:num>
  <w:num w:numId="6">
    <w:abstractNumId w:val="34"/>
  </w:num>
  <w:num w:numId="7">
    <w:abstractNumId w:val="24"/>
  </w:num>
  <w:num w:numId="8">
    <w:abstractNumId w:val="6"/>
  </w:num>
  <w:num w:numId="9">
    <w:abstractNumId w:val="25"/>
  </w:num>
  <w:num w:numId="10">
    <w:abstractNumId w:val="16"/>
  </w:num>
  <w:num w:numId="11">
    <w:abstractNumId w:val="4"/>
  </w:num>
  <w:num w:numId="12">
    <w:abstractNumId w:val="32"/>
  </w:num>
  <w:num w:numId="13">
    <w:abstractNumId w:val="28"/>
  </w:num>
  <w:num w:numId="14">
    <w:abstractNumId w:val="30"/>
  </w:num>
  <w:num w:numId="15">
    <w:abstractNumId w:val="14"/>
  </w:num>
  <w:num w:numId="16">
    <w:abstractNumId w:val="26"/>
  </w:num>
  <w:num w:numId="17">
    <w:abstractNumId w:val="1"/>
  </w:num>
  <w:num w:numId="18">
    <w:abstractNumId w:val="8"/>
  </w:num>
  <w:num w:numId="19">
    <w:abstractNumId w:val="9"/>
  </w:num>
  <w:num w:numId="20">
    <w:abstractNumId w:val="2"/>
  </w:num>
  <w:num w:numId="21">
    <w:abstractNumId w:val="22"/>
  </w:num>
  <w:num w:numId="22">
    <w:abstractNumId w:val="19"/>
  </w:num>
  <w:num w:numId="23">
    <w:abstractNumId w:val="20"/>
  </w:num>
  <w:num w:numId="24">
    <w:abstractNumId w:val="33"/>
  </w:num>
  <w:num w:numId="25">
    <w:abstractNumId w:val="0"/>
  </w:num>
  <w:num w:numId="26">
    <w:abstractNumId w:val="27"/>
  </w:num>
  <w:num w:numId="27">
    <w:abstractNumId w:val="17"/>
  </w:num>
  <w:num w:numId="28">
    <w:abstractNumId w:val="15"/>
  </w:num>
  <w:num w:numId="29">
    <w:abstractNumId w:val="7"/>
  </w:num>
  <w:num w:numId="30">
    <w:abstractNumId w:val="23"/>
  </w:num>
  <w:num w:numId="31">
    <w:abstractNumId w:val="36"/>
  </w:num>
  <w:num w:numId="32">
    <w:abstractNumId w:val="5"/>
  </w:num>
  <w:num w:numId="33">
    <w:abstractNumId w:val="21"/>
  </w:num>
  <w:num w:numId="34">
    <w:abstractNumId w:val="13"/>
  </w:num>
  <w:num w:numId="35">
    <w:abstractNumId w:val="12"/>
  </w:num>
  <w:num w:numId="36">
    <w:abstractNumId w:val="35"/>
  </w:num>
  <w:num w:numId="3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2049" fill="f" fillcolor="white">
      <v:fill color="white" on="f"/>
      <v:stroke dashstyle="dash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140"/>
    <w:rsid w:val="00011021"/>
    <w:rsid w:val="00012065"/>
    <w:rsid w:val="00016955"/>
    <w:rsid w:val="000172FB"/>
    <w:rsid w:val="000173BE"/>
    <w:rsid w:val="000202E8"/>
    <w:rsid w:val="000309BB"/>
    <w:rsid w:val="000315E9"/>
    <w:rsid w:val="00042403"/>
    <w:rsid w:val="00043C90"/>
    <w:rsid w:val="00044A7B"/>
    <w:rsid w:val="00045408"/>
    <w:rsid w:val="00046D2C"/>
    <w:rsid w:val="000544FC"/>
    <w:rsid w:val="0005539F"/>
    <w:rsid w:val="000557D8"/>
    <w:rsid w:val="00055A00"/>
    <w:rsid w:val="00057064"/>
    <w:rsid w:val="00057DB0"/>
    <w:rsid w:val="0006333E"/>
    <w:rsid w:val="0006402E"/>
    <w:rsid w:val="000651D1"/>
    <w:rsid w:val="00065568"/>
    <w:rsid w:val="0007017F"/>
    <w:rsid w:val="00070C14"/>
    <w:rsid w:val="00071AB0"/>
    <w:rsid w:val="000723DC"/>
    <w:rsid w:val="000749C9"/>
    <w:rsid w:val="00080B9B"/>
    <w:rsid w:val="00080EA3"/>
    <w:rsid w:val="00082361"/>
    <w:rsid w:val="00085601"/>
    <w:rsid w:val="000936CF"/>
    <w:rsid w:val="000946AC"/>
    <w:rsid w:val="000A16C9"/>
    <w:rsid w:val="000A5118"/>
    <w:rsid w:val="000A5CAA"/>
    <w:rsid w:val="000A650A"/>
    <w:rsid w:val="000A79F3"/>
    <w:rsid w:val="000B5ED7"/>
    <w:rsid w:val="000B6232"/>
    <w:rsid w:val="000C2424"/>
    <w:rsid w:val="000C2CDE"/>
    <w:rsid w:val="000C4B3A"/>
    <w:rsid w:val="000C4BEB"/>
    <w:rsid w:val="000C5807"/>
    <w:rsid w:val="000D0AAE"/>
    <w:rsid w:val="000D3724"/>
    <w:rsid w:val="000D64ED"/>
    <w:rsid w:val="000D7FBE"/>
    <w:rsid w:val="000E3DF8"/>
    <w:rsid w:val="000E4A70"/>
    <w:rsid w:val="000E5D30"/>
    <w:rsid w:val="000F1D4E"/>
    <w:rsid w:val="000F1DD5"/>
    <w:rsid w:val="000F46F1"/>
    <w:rsid w:val="000F5F23"/>
    <w:rsid w:val="00101165"/>
    <w:rsid w:val="00104A82"/>
    <w:rsid w:val="00106600"/>
    <w:rsid w:val="00106C4F"/>
    <w:rsid w:val="00120E51"/>
    <w:rsid w:val="00121AB2"/>
    <w:rsid w:val="00123657"/>
    <w:rsid w:val="00123B3D"/>
    <w:rsid w:val="00123E7F"/>
    <w:rsid w:val="00126292"/>
    <w:rsid w:val="00130795"/>
    <w:rsid w:val="00131CA9"/>
    <w:rsid w:val="00135B75"/>
    <w:rsid w:val="00135DF2"/>
    <w:rsid w:val="0015126A"/>
    <w:rsid w:val="001524D9"/>
    <w:rsid w:val="00153F38"/>
    <w:rsid w:val="001541BC"/>
    <w:rsid w:val="0015636C"/>
    <w:rsid w:val="0016101E"/>
    <w:rsid w:val="001628AA"/>
    <w:rsid w:val="001668B8"/>
    <w:rsid w:val="00170C86"/>
    <w:rsid w:val="00182704"/>
    <w:rsid w:val="001844B2"/>
    <w:rsid w:val="00185622"/>
    <w:rsid w:val="001963F1"/>
    <w:rsid w:val="001A0666"/>
    <w:rsid w:val="001A5D2B"/>
    <w:rsid w:val="001C5C92"/>
    <w:rsid w:val="001C61D7"/>
    <w:rsid w:val="001D226A"/>
    <w:rsid w:val="001D3843"/>
    <w:rsid w:val="001D46DF"/>
    <w:rsid w:val="001E0A62"/>
    <w:rsid w:val="001E2118"/>
    <w:rsid w:val="001E4885"/>
    <w:rsid w:val="001F00E1"/>
    <w:rsid w:val="001F22A6"/>
    <w:rsid w:val="001F3F7E"/>
    <w:rsid w:val="001F7AE1"/>
    <w:rsid w:val="00203247"/>
    <w:rsid w:val="00203613"/>
    <w:rsid w:val="00206E8B"/>
    <w:rsid w:val="0021126A"/>
    <w:rsid w:val="00211BD3"/>
    <w:rsid w:val="0021484F"/>
    <w:rsid w:val="00217B3F"/>
    <w:rsid w:val="00222D29"/>
    <w:rsid w:val="00224608"/>
    <w:rsid w:val="00224B6C"/>
    <w:rsid w:val="00227CEF"/>
    <w:rsid w:val="00227F5D"/>
    <w:rsid w:val="002343A4"/>
    <w:rsid w:val="002363D8"/>
    <w:rsid w:val="00244803"/>
    <w:rsid w:val="002456A5"/>
    <w:rsid w:val="00246BFA"/>
    <w:rsid w:val="00247348"/>
    <w:rsid w:val="00247EBE"/>
    <w:rsid w:val="00250666"/>
    <w:rsid w:val="00256783"/>
    <w:rsid w:val="002568F5"/>
    <w:rsid w:val="00262409"/>
    <w:rsid w:val="00265C63"/>
    <w:rsid w:val="00281E49"/>
    <w:rsid w:val="002832BC"/>
    <w:rsid w:val="00291234"/>
    <w:rsid w:val="00294238"/>
    <w:rsid w:val="00296A0A"/>
    <w:rsid w:val="002A0C47"/>
    <w:rsid w:val="002A43FC"/>
    <w:rsid w:val="002B24BD"/>
    <w:rsid w:val="002C376F"/>
    <w:rsid w:val="002C62FF"/>
    <w:rsid w:val="002D676E"/>
    <w:rsid w:val="002D7EC0"/>
    <w:rsid w:val="002E6735"/>
    <w:rsid w:val="002F2ACC"/>
    <w:rsid w:val="002F6AED"/>
    <w:rsid w:val="00301A48"/>
    <w:rsid w:val="00303C07"/>
    <w:rsid w:val="00303D78"/>
    <w:rsid w:val="00304C13"/>
    <w:rsid w:val="00304D7F"/>
    <w:rsid w:val="00307D81"/>
    <w:rsid w:val="00311BD7"/>
    <w:rsid w:val="00311D9B"/>
    <w:rsid w:val="00313328"/>
    <w:rsid w:val="00313A5C"/>
    <w:rsid w:val="003169E3"/>
    <w:rsid w:val="00316DCF"/>
    <w:rsid w:val="003225EB"/>
    <w:rsid w:val="0032289C"/>
    <w:rsid w:val="00324BF2"/>
    <w:rsid w:val="00324EA9"/>
    <w:rsid w:val="0032561D"/>
    <w:rsid w:val="003266A3"/>
    <w:rsid w:val="00327367"/>
    <w:rsid w:val="00332B22"/>
    <w:rsid w:val="00332BBA"/>
    <w:rsid w:val="003332F4"/>
    <w:rsid w:val="003338B8"/>
    <w:rsid w:val="00333A16"/>
    <w:rsid w:val="00336301"/>
    <w:rsid w:val="0034072A"/>
    <w:rsid w:val="003439D2"/>
    <w:rsid w:val="003452F9"/>
    <w:rsid w:val="003535A6"/>
    <w:rsid w:val="00356CA4"/>
    <w:rsid w:val="00362B2A"/>
    <w:rsid w:val="00363AB5"/>
    <w:rsid w:val="003678C9"/>
    <w:rsid w:val="0036798E"/>
    <w:rsid w:val="003700BF"/>
    <w:rsid w:val="00374A25"/>
    <w:rsid w:val="00380A1C"/>
    <w:rsid w:val="003865F0"/>
    <w:rsid w:val="00391518"/>
    <w:rsid w:val="003A0E6A"/>
    <w:rsid w:val="003A1DCB"/>
    <w:rsid w:val="003A61BC"/>
    <w:rsid w:val="003A6DEE"/>
    <w:rsid w:val="003A769D"/>
    <w:rsid w:val="003B46C5"/>
    <w:rsid w:val="003B6DC2"/>
    <w:rsid w:val="003B6F0E"/>
    <w:rsid w:val="003B7CAE"/>
    <w:rsid w:val="003C29E5"/>
    <w:rsid w:val="003C7590"/>
    <w:rsid w:val="003C7AC0"/>
    <w:rsid w:val="003D07DE"/>
    <w:rsid w:val="003D0F73"/>
    <w:rsid w:val="003D182C"/>
    <w:rsid w:val="003D4194"/>
    <w:rsid w:val="003D4E05"/>
    <w:rsid w:val="003D6D14"/>
    <w:rsid w:val="003E03D2"/>
    <w:rsid w:val="003E2380"/>
    <w:rsid w:val="003E2C46"/>
    <w:rsid w:val="003E6CCD"/>
    <w:rsid w:val="003F113E"/>
    <w:rsid w:val="003F721B"/>
    <w:rsid w:val="00403642"/>
    <w:rsid w:val="00404FCA"/>
    <w:rsid w:val="00406380"/>
    <w:rsid w:val="004116FC"/>
    <w:rsid w:val="00411D14"/>
    <w:rsid w:val="00413035"/>
    <w:rsid w:val="00413C9F"/>
    <w:rsid w:val="00424CA6"/>
    <w:rsid w:val="00427566"/>
    <w:rsid w:val="004316B6"/>
    <w:rsid w:val="004330FC"/>
    <w:rsid w:val="00433235"/>
    <w:rsid w:val="00433510"/>
    <w:rsid w:val="0045111B"/>
    <w:rsid w:val="00452164"/>
    <w:rsid w:val="00454876"/>
    <w:rsid w:val="004613C9"/>
    <w:rsid w:val="004645B7"/>
    <w:rsid w:val="00466490"/>
    <w:rsid w:val="004716B8"/>
    <w:rsid w:val="00471E50"/>
    <w:rsid w:val="00472145"/>
    <w:rsid w:val="00476FC2"/>
    <w:rsid w:val="00477963"/>
    <w:rsid w:val="00480AFB"/>
    <w:rsid w:val="0048277B"/>
    <w:rsid w:val="004878C3"/>
    <w:rsid w:val="004A174F"/>
    <w:rsid w:val="004A3CFC"/>
    <w:rsid w:val="004A775F"/>
    <w:rsid w:val="004B1CA8"/>
    <w:rsid w:val="004B1D50"/>
    <w:rsid w:val="004B203B"/>
    <w:rsid w:val="004B2569"/>
    <w:rsid w:val="004C1CCB"/>
    <w:rsid w:val="004D1F80"/>
    <w:rsid w:val="004D2336"/>
    <w:rsid w:val="004D2B20"/>
    <w:rsid w:val="004D5494"/>
    <w:rsid w:val="004D6F47"/>
    <w:rsid w:val="004D7428"/>
    <w:rsid w:val="004E1D89"/>
    <w:rsid w:val="004F7D6B"/>
    <w:rsid w:val="00500DDA"/>
    <w:rsid w:val="005020B6"/>
    <w:rsid w:val="005106E8"/>
    <w:rsid w:val="005158E3"/>
    <w:rsid w:val="005204F9"/>
    <w:rsid w:val="00520A35"/>
    <w:rsid w:val="00522596"/>
    <w:rsid w:val="00523CF3"/>
    <w:rsid w:val="005263B9"/>
    <w:rsid w:val="00526A6D"/>
    <w:rsid w:val="00533EC0"/>
    <w:rsid w:val="0054197C"/>
    <w:rsid w:val="00542763"/>
    <w:rsid w:val="00546CC3"/>
    <w:rsid w:val="0055000F"/>
    <w:rsid w:val="00565555"/>
    <w:rsid w:val="005707BF"/>
    <w:rsid w:val="00575478"/>
    <w:rsid w:val="00580A63"/>
    <w:rsid w:val="00583A9B"/>
    <w:rsid w:val="00583E66"/>
    <w:rsid w:val="00584D0B"/>
    <w:rsid w:val="0058660D"/>
    <w:rsid w:val="005875BA"/>
    <w:rsid w:val="005913ED"/>
    <w:rsid w:val="005920C8"/>
    <w:rsid w:val="005935C1"/>
    <w:rsid w:val="0059546D"/>
    <w:rsid w:val="005A288B"/>
    <w:rsid w:val="005A4A1C"/>
    <w:rsid w:val="005A5D2C"/>
    <w:rsid w:val="005B47C7"/>
    <w:rsid w:val="005D41D1"/>
    <w:rsid w:val="005D6101"/>
    <w:rsid w:val="005E1C49"/>
    <w:rsid w:val="005E2280"/>
    <w:rsid w:val="005E486F"/>
    <w:rsid w:val="005F4920"/>
    <w:rsid w:val="005F6C20"/>
    <w:rsid w:val="006021F7"/>
    <w:rsid w:val="00604518"/>
    <w:rsid w:val="00611D91"/>
    <w:rsid w:val="00615ADE"/>
    <w:rsid w:val="00621797"/>
    <w:rsid w:val="00624D8B"/>
    <w:rsid w:val="0063460A"/>
    <w:rsid w:val="00646764"/>
    <w:rsid w:val="00646D2D"/>
    <w:rsid w:val="006507FE"/>
    <w:rsid w:val="00653433"/>
    <w:rsid w:val="00653E9D"/>
    <w:rsid w:val="006555B4"/>
    <w:rsid w:val="006566D0"/>
    <w:rsid w:val="00660343"/>
    <w:rsid w:val="006616FB"/>
    <w:rsid w:val="00661AB7"/>
    <w:rsid w:val="00663AA7"/>
    <w:rsid w:val="00663AAC"/>
    <w:rsid w:val="00663B25"/>
    <w:rsid w:val="006646CE"/>
    <w:rsid w:val="00674D2E"/>
    <w:rsid w:val="006762F5"/>
    <w:rsid w:val="00685039"/>
    <w:rsid w:val="006856D3"/>
    <w:rsid w:val="00686508"/>
    <w:rsid w:val="00687CC0"/>
    <w:rsid w:val="00690110"/>
    <w:rsid w:val="0069531E"/>
    <w:rsid w:val="006971F5"/>
    <w:rsid w:val="006B0836"/>
    <w:rsid w:val="006B4E6E"/>
    <w:rsid w:val="006B7C31"/>
    <w:rsid w:val="006C309D"/>
    <w:rsid w:val="006C521D"/>
    <w:rsid w:val="006D4B64"/>
    <w:rsid w:val="006E222B"/>
    <w:rsid w:val="006E3564"/>
    <w:rsid w:val="006E4978"/>
    <w:rsid w:val="006E5A3C"/>
    <w:rsid w:val="006E7E7A"/>
    <w:rsid w:val="006F1B1B"/>
    <w:rsid w:val="006F6140"/>
    <w:rsid w:val="0070004B"/>
    <w:rsid w:val="007079E8"/>
    <w:rsid w:val="00711073"/>
    <w:rsid w:val="00720A79"/>
    <w:rsid w:val="007215AF"/>
    <w:rsid w:val="00724771"/>
    <w:rsid w:val="007326A5"/>
    <w:rsid w:val="007346B5"/>
    <w:rsid w:val="0073752B"/>
    <w:rsid w:val="0074078C"/>
    <w:rsid w:val="0074152D"/>
    <w:rsid w:val="00742792"/>
    <w:rsid w:val="007428E0"/>
    <w:rsid w:val="00747C06"/>
    <w:rsid w:val="00751113"/>
    <w:rsid w:val="007514F5"/>
    <w:rsid w:val="00755058"/>
    <w:rsid w:val="0076198C"/>
    <w:rsid w:val="00761A67"/>
    <w:rsid w:val="00763A7E"/>
    <w:rsid w:val="00763EC3"/>
    <w:rsid w:val="00764419"/>
    <w:rsid w:val="00765D99"/>
    <w:rsid w:val="00775AD6"/>
    <w:rsid w:val="00777054"/>
    <w:rsid w:val="00782E89"/>
    <w:rsid w:val="0079337F"/>
    <w:rsid w:val="007A2B3A"/>
    <w:rsid w:val="007A4015"/>
    <w:rsid w:val="007B019D"/>
    <w:rsid w:val="007B1731"/>
    <w:rsid w:val="007C6477"/>
    <w:rsid w:val="007C79C2"/>
    <w:rsid w:val="007D1AFA"/>
    <w:rsid w:val="007E36D4"/>
    <w:rsid w:val="007E58BA"/>
    <w:rsid w:val="007E7129"/>
    <w:rsid w:val="007E7CD3"/>
    <w:rsid w:val="007F07B8"/>
    <w:rsid w:val="007F1A44"/>
    <w:rsid w:val="007F3789"/>
    <w:rsid w:val="008004A3"/>
    <w:rsid w:val="008033A3"/>
    <w:rsid w:val="00805BD6"/>
    <w:rsid w:val="0080657A"/>
    <w:rsid w:val="0081062E"/>
    <w:rsid w:val="008143BB"/>
    <w:rsid w:val="00817194"/>
    <w:rsid w:val="0081752D"/>
    <w:rsid w:val="008200DA"/>
    <w:rsid w:val="00821E95"/>
    <w:rsid w:val="0082392E"/>
    <w:rsid w:val="00825204"/>
    <w:rsid w:val="008313E7"/>
    <w:rsid w:val="00835B70"/>
    <w:rsid w:val="008404DD"/>
    <w:rsid w:val="0084340D"/>
    <w:rsid w:val="008438B3"/>
    <w:rsid w:val="00844054"/>
    <w:rsid w:val="00844EDA"/>
    <w:rsid w:val="00846AE7"/>
    <w:rsid w:val="008472BF"/>
    <w:rsid w:val="00853765"/>
    <w:rsid w:val="00855F49"/>
    <w:rsid w:val="0086145D"/>
    <w:rsid w:val="00861B19"/>
    <w:rsid w:val="00862BDB"/>
    <w:rsid w:val="00863793"/>
    <w:rsid w:val="008639EE"/>
    <w:rsid w:val="00865303"/>
    <w:rsid w:val="00877007"/>
    <w:rsid w:val="008774BF"/>
    <w:rsid w:val="00877DF5"/>
    <w:rsid w:val="00881453"/>
    <w:rsid w:val="00884105"/>
    <w:rsid w:val="00884B13"/>
    <w:rsid w:val="008850E1"/>
    <w:rsid w:val="008852C6"/>
    <w:rsid w:val="00893699"/>
    <w:rsid w:val="00893993"/>
    <w:rsid w:val="008942A2"/>
    <w:rsid w:val="008948B8"/>
    <w:rsid w:val="008A004B"/>
    <w:rsid w:val="008A1B3A"/>
    <w:rsid w:val="008A5DB4"/>
    <w:rsid w:val="008A5E05"/>
    <w:rsid w:val="008A620C"/>
    <w:rsid w:val="008B229A"/>
    <w:rsid w:val="008B7678"/>
    <w:rsid w:val="008C0626"/>
    <w:rsid w:val="008C1157"/>
    <w:rsid w:val="008C1D8D"/>
    <w:rsid w:val="008C2C45"/>
    <w:rsid w:val="008C5786"/>
    <w:rsid w:val="008D184B"/>
    <w:rsid w:val="008E199D"/>
    <w:rsid w:val="008E1DE0"/>
    <w:rsid w:val="008E3AE7"/>
    <w:rsid w:val="008E4B5D"/>
    <w:rsid w:val="008E4F96"/>
    <w:rsid w:val="008E50A4"/>
    <w:rsid w:val="008E678E"/>
    <w:rsid w:val="008F7197"/>
    <w:rsid w:val="008F75AB"/>
    <w:rsid w:val="0090504E"/>
    <w:rsid w:val="009117D7"/>
    <w:rsid w:val="00914425"/>
    <w:rsid w:val="00925F3B"/>
    <w:rsid w:val="009303EE"/>
    <w:rsid w:val="00931972"/>
    <w:rsid w:val="00932CED"/>
    <w:rsid w:val="00935D0C"/>
    <w:rsid w:val="009436B1"/>
    <w:rsid w:val="00943C13"/>
    <w:rsid w:val="00945A99"/>
    <w:rsid w:val="00947EC1"/>
    <w:rsid w:val="009529A4"/>
    <w:rsid w:val="009541F3"/>
    <w:rsid w:val="009553E1"/>
    <w:rsid w:val="009556A4"/>
    <w:rsid w:val="00957D44"/>
    <w:rsid w:val="00961750"/>
    <w:rsid w:val="0096297A"/>
    <w:rsid w:val="009642F5"/>
    <w:rsid w:val="00966DCD"/>
    <w:rsid w:val="00967062"/>
    <w:rsid w:val="00967791"/>
    <w:rsid w:val="00970F83"/>
    <w:rsid w:val="00972E36"/>
    <w:rsid w:val="009847BF"/>
    <w:rsid w:val="00985FD3"/>
    <w:rsid w:val="009943E4"/>
    <w:rsid w:val="009962AF"/>
    <w:rsid w:val="009A00B5"/>
    <w:rsid w:val="009A16D0"/>
    <w:rsid w:val="009A70E5"/>
    <w:rsid w:val="009B0B60"/>
    <w:rsid w:val="009B142B"/>
    <w:rsid w:val="009C0FDE"/>
    <w:rsid w:val="009C26EA"/>
    <w:rsid w:val="009C3789"/>
    <w:rsid w:val="009D055B"/>
    <w:rsid w:val="009D232B"/>
    <w:rsid w:val="009D2F4B"/>
    <w:rsid w:val="009E38D7"/>
    <w:rsid w:val="009E4F2D"/>
    <w:rsid w:val="009F02CB"/>
    <w:rsid w:val="00A019EE"/>
    <w:rsid w:val="00A02D2F"/>
    <w:rsid w:val="00A031EC"/>
    <w:rsid w:val="00A04BB9"/>
    <w:rsid w:val="00A14982"/>
    <w:rsid w:val="00A25440"/>
    <w:rsid w:val="00A26E91"/>
    <w:rsid w:val="00A34194"/>
    <w:rsid w:val="00A344F8"/>
    <w:rsid w:val="00A40775"/>
    <w:rsid w:val="00A54355"/>
    <w:rsid w:val="00A55BB4"/>
    <w:rsid w:val="00A65E79"/>
    <w:rsid w:val="00A66BBE"/>
    <w:rsid w:val="00A676C2"/>
    <w:rsid w:val="00A734B2"/>
    <w:rsid w:val="00A81C51"/>
    <w:rsid w:val="00A847B6"/>
    <w:rsid w:val="00A9199C"/>
    <w:rsid w:val="00A95EAB"/>
    <w:rsid w:val="00AB2516"/>
    <w:rsid w:val="00AB25C6"/>
    <w:rsid w:val="00AB763E"/>
    <w:rsid w:val="00AC6A80"/>
    <w:rsid w:val="00AC716A"/>
    <w:rsid w:val="00AD3675"/>
    <w:rsid w:val="00AD471A"/>
    <w:rsid w:val="00AD57E3"/>
    <w:rsid w:val="00AE1982"/>
    <w:rsid w:val="00AF21FF"/>
    <w:rsid w:val="00AF2828"/>
    <w:rsid w:val="00B03F06"/>
    <w:rsid w:val="00B04024"/>
    <w:rsid w:val="00B05686"/>
    <w:rsid w:val="00B05D9C"/>
    <w:rsid w:val="00B13453"/>
    <w:rsid w:val="00B22B2A"/>
    <w:rsid w:val="00B22B60"/>
    <w:rsid w:val="00B24A4C"/>
    <w:rsid w:val="00B279CB"/>
    <w:rsid w:val="00B30124"/>
    <w:rsid w:val="00B41B46"/>
    <w:rsid w:val="00B44E32"/>
    <w:rsid w:val="00B62131"/>
    <w:rsid w:val="00B63683"/>
    <w:rsid w:val="00B64418"/>
    <w:rsid w:val="00B71218"/>
    <w:rsid w:val="00B8090A"/>
    <w:rsid w:val="00B95F87"/>
    <w:rsid w:val="00B96285"/>
    <w:rsid w:val="00BA28BA"/>
    <w:rsid w:val="00BA2F9E"/>
    <w:rsid w:val="00BA5ABF"/>
    <w:rsid w:val="00BB23AC"/>
    <w:rsid w:val="00BB6F20"/>
    <w:rsid w:val="00BB7D67"/>
    <w:rsid w:val="00BC1282"/>
    <w:rsid w:val="00BC6231"/>
    <w:rsid w:val="00BD28BE"/>
    <w:rsid w:val="00BD307D"/>
    <w:rsid w:val="00BD36BA"/>
    <w:rsid w:val="00BD4370"/>
    <w:rsid w:val="00BD5E42"/>
    <w:rsid w:val="00BD7A38"/>
    <w:rsid w:val="00BE2EA0"/>
    <w:rsid w:val="00BE6596"/>
    <w:rsid w:val="00BF1ED7"/>
    <w:rsid w:val="00BF7B75"/>
    <w:rsid w:val="00C05493"/>
    <w:rsid w:val="00C06037"/>
    <w:rsid w:val="00C07388"/>
    <w:rsid w:val="00C1220F"/>
    <w:rsid w:val="00C143ED"/>
    <w:rsid w:val="00C25D10"/>
    <w:rsid w:val="00C263D6"/>
    <w:rsid w:val="00C269CA"/>
    <w:rsid w:val="00C314B9"/>
    <w:rsid w:val="00C35208"/>
    <w:rsid w:val="00C42A28"/>
    <w:rsid w:val="00C478B5"/>
    <w:rsid w:val="00C47DEA"/>
    <w:rsid w:val="00C521CE"/>
    <w:rsid w:val="00C567B0"/>
    <w:rsid w:val="00C572A6"/>
    <w:rsid w:val="00C60322"/>
    <w:rsid w:val="00C609C3"/>
    <w:rsid w:val="00C61B54"/>
    <w:rsid w:val="00C62060"/>
    <w:rsid w:val="00C658ED"/>
    <w:rsid w:val="00C66BEE"/>
    <w:rsid w:val="00C73E8F"/>
    <w:rsid w:val="00C744DA"/>
    <w:rsid w:val="00C87270"/>
    <w:rsid w:val="00C87859"/>
    <w:rsid w:val="00C908A1"/>
    <w:rsid w:val="00CA174F"/>
    <w:rsid w:val="00CA1A53"/>
    <w:rsid w:val="00CA22CD"/>
    <w:rsid w:val="00CA49E2"/>
    <w:rsid w:val="00CA6CDF"/>
    <w:rsid w:val="00CA700D"/>
    <w:rsid w:val="00CA76C6"/>
    <w:rsid w:val="00CB3B77"/>
    <w:rsid w:val="00CC290C"/>
    <w:rsid w:val="00CC2A3F"/>
    <w:rsid w:val="00CC69C9"/>
    <w:rsid w:val="00CC6D77"/>
    <w:rsid w:val="00CD2423"/>
    <w:rsid w:val="00CD496E"/>
    <w:rsid w:val="00CE0C38"/>
    <w:rsid w:val="00CE198A"/>
    <w:rsid w:val="00CE2772"/>
    <w:rsid w:val="00CE3289"/>
    <w:rsid w:val="00CE66E7"/>
    <w:rsid w:val="00CF180E"/>
    <w:rsid w:val="00CF1C9A"/>
    <w:rsid w:val="00CF30B7"/>
    <w:rsid w:val="00CF38AD"/>
    <w:rsid w:val="00D175FB"/>
    <w:rsid w:val="00D227D8"/>
    <w:rsid w:val="00D24079"/>
    <w:rsid w:val="00D24A09"/>
    <w:rsid w:val="00D25C6C"/>
    <w:rsid w:val="00D27813"/>
    <w:rsid w:val="00D30631"/>
    <w:rsid w:val="00D325DC"/>
    <w:rsid w:val="00D3370F"/>
    <w:rsid w:val="00D35A4B"/>
    <w:rsid w:val="00D5231F"/>
    <w:rsid w:val="00D571E4"/>
    <w:rsid w:val="00D621E2"/>
    <w:rsid w:val="00D63BE0"/>
    <w:rsid w:val="00D63F43"/>
    <w:rsid w:val="00D712A6"/>
    <w:rsid w:val="00D73119"/>
    <w:rsid w:val="00D747DB"/>
    <w:rsid w:val="00D749F6"/>
    <w:rsid w:val="00D8233A"/>
    <w:rsid w:val="00D826AC"/>
    <w:rsid w:val="00D85277"/>
    <w:rsid w:val="00D90554"/>
    <w:rsid w:val="00DA1BD2"/>
    <w:rsid w:val="00DA299B"/>
    <w:rsid w:val="00DA29BE"/>
    <w:rsid w:val="00DA421E"/>
    <w:rsid w:val="00DA44DC"/>
    <w:rsid w:val="00DC129C"/>
    <w:rsid w:val="00DC2611"/>
    <w:rsid w:val="00DC2705"/>
    <w:rsid w:val="00DC2AD6"/>
    <w:rsid w:val="00DC583A"/>
    <w:rsid w:val="00DC5CCA"/>
    <w:rsid w:val="00DC5CDB"/>
    <w:rsid w:val="00DD298E"/>
    <w:rsid w:val="00DD50DB"/>
    <w:rsid w:val="00DD743F"/>
    <w:rsid w:val="00DF1103"/>
    <w:rsid w:val="00DF175D"/>
    <w:rsid w:val="00DF259A"/>
    <w:rsid w:val="00E029A7"/>
    <w:rsid w:val="00E10212"/>
    <w:rsid w:val="00E12FFC"/>
    <w:rsid w:val="00E13711"/>
    <w:rsid w:val="00E154F9"/>
    <w:rsid w:val="00E2065D"/>
    <w:rsid w:val="00E217E7"/>
    <w:rsid w:val="00E31A10"/>
    <w:rsid w:val="00E33ADF"/>
    <w:rsid w:val="00E41D90"/>
    <w:rsid w:val="00E521AA"/>
    <w:rsid w:val="00E528EA"/>
    <w:rsid w:val="00E53F8C"/>
    <w:rsid w:val="00E54803"/>
    <w:rsid w:val="00E62AB6"/>
    <w:rsid w:val="00E63613"/>
    <w:rsid w:val="00E63BA4"/>
    <w:rsid w:val="00E64F4B"/>
    <w:rsid w:val="00E71C28"/>
    <w:rsid w:val="00E7598E"/>
    <w:rsid w:val="00E7795B"/>
    <w:rsid w:val="00E8000C"/>
    <w:rsid w:val="00E8077D"/>
    <w:rsid w:val="00E85DFD"/>
    <w:rsid w:val="00E9074C"/>
    <w:rsid w:val="00E93896"/>
    <w:rsid w:val="00EA36B8"/>
    <w:rsid w:val="00EA60F6"/>
    <w:rsid w:val="00EA707B"/>
    <w:rsid w:val="00EC2A26"/>
    <w:rsid w:val="00EC7246"/>
    <w:rsid w:val="00ED1A83"/>
    <w:rsid w:val="00ED1B30"/>
    <w:rsid w:val="00ED1E65"/>
    <w:rsid w:val="00ED2449"/>
    <w:rsid w:val="00ED281A"/>
    <w:rsid w:val="00ED3808"/>
    <w:rsid w:val="00ED43A5"/>
    <w:rsid w:val="00ED59B0"/>
    <w:rsid w:val="00ED6275"/>
    <w:rsid w:val="00ED7C84"/>
    <w:rsid w:val="00EE7D4A"/>
    <w:rsid w:val="00EF0D1A"/>
    <w:rsid w:val="00EF4BDC"/>
    <w:rsid w:val="00EF5FF7"/>
    <w:rsid w:val="00F03B81"/>
    <w:rsid w:val="00F044F8"/>
    <w:rsid w:val="00F06E23"/>
    <w:rsid w:val="00F10B92"/>
    <w:rsid w:val="00F13269"/>
    <w:rsid w:val="00F14E3B"/>
    <w:rsid w:val="00F16170"/>
    <w:rsid w:val="00F170F8"/>
    <w:rsid w:val="00F21E23"/>
    <w:rsid w:val="00F30956"/>
    <w:rsid w:val="00F32B50"/>
    <w:rsid w:val="00F43CF1"/>
    <w:rsid w:val="00F44F1F"/>
    <w:rsid w:val="00F465C3"/>
    <w:rsid w:val="00F51BF3"/>
    <w:rsid w:val="00F557F8"/>
    <w:rsid w:val="00F57AD3"/>
    <w:rsid w:val="00F6390D"/>
    <w:rsid w:val="00F6608A"/>
    <w:rsid w:val="00F753C1"/>
    <w:rsid w:val="00F80BE8"/>
    <w:rsid w:val="00F82597"/>
    <w:rsid w:val="00F92596"/>
    <w:rsid w:val="00F9280D"/>
    <w:rsid w:val="00F93E12"/>
    <w:rsid w:val="00FA029E"/>
    <w:rsid w:val="00FA2183"/>
    <w:rsid w:val="00FB01C5"/>
    <w:rsid w:val="00FB2A8D"/>
    <w:rsid w:val="00FB2DE5"/>
    <w:rsid w:val="00FB45A1"/>
    <w:rsid w:val="00FB4DA9"/>
    <w:rsid w:val="00FC0563"/>
    <w:rsid w:val="00FC30BA"/>
    <w:rsid w:val="00FC5D71"/>
    <w:rsid w:val="00FC77CE"/>
    <w:rsid w:val="00FE071A"/>
    <w:rsid w:val="00FE1351"/>
    <w:rsid w:val="00FE216C"/>
    <w:rsid w:val="00FE30FB"/>
    <w:rsid w:val="00FE59ED"/>
    <w:rsid w:val="00FE77B9"/>
    <w:rsid w:val="00FE7A6C"/>
    <w:rsid w:val="00FF2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>
      <v:fill color="white" on="f"/>
      <v:stroke dashstyle="dash"/>
    </o:shapedefaults>
    <o:shapelayout v:ext="edit">
      <o:idmap v:ext="edit" data="1"/>
    </o:shapelayout>
  </w:shapeDefaults>
  <w:decimalSymbol w:val=","/>
  <w:listSeparator w:val=";"/>
  <w14:docId w14:val="0157CE9D"/>
  <w15:docId w15:val="{82B50F7E-BAA7-7941-9591-AFE1E19AA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US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64418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C60322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C60322"/>
    <w:pPr>
      <w:tabs>
        <w:tab w:val="center" w:pos="4252"/>
        <w:tab w:val="right" w:pos="8504"/>
      </w:tabs>
    </w:pPr>
  </w:style>
  <w:style w:type="character" w:styleId="Hipervnculo">
    <w:name w:val="Hyperlink"/>
    <w:rsid w:val="00217B3F"/>
    <w:rPr>
      <w:color w:val="0000FF"/>
      <w:u w:val="single"/>
    </w:rPr>
  </w:style>
  <w:style w:type="table" w:styleId="Tablaconcuadrcula">
    <w:name w:val="Table Grid"/>
    <w:basedOn w:val="Tablanormal"/>
    <w:rsid w:val="00123E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rsid w:val="003225E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rsid w:val="003225EB"/>
    <w:rPr>
      <w:rFonts w:ascii="Tahoma" w:hAnsi="Tahoma" w:cs="Tahoma"/>
      <w:sz w:val="16"/>
      <w:szCs w:val="16"/>
      <w:lang w:val="es-ES" w:eastAsia="es-ES"/>
    </w:rPr>
  </w:style>
  <w:style w:type="paragraph" w:styleId="Prrafodelista">
    <w:name w:val="List Paragraph"/>
    <w:basedOn w:val="Normal"/>
    <w:uiPriority w:val="34"/>
    <w:qFormat/>
    <w:rsid w:val="00663B25"/>
    <w:pPr>
      <w:ind w:left="720"/>
      <w:contextualSpacing/>
    </w:pPr>
  </w:style>
  <w:style w:type="character" w:customStyle="1" w:styleId="PiedepginaCar">
    <w:name w:val="Pie de página Car"/>
    <w:link w:val="Piedepgina"/>
    <w:uiPriority w:val="99"/>
    <w:rsid w:val="003B6F0E"/>
    <w:rPr>
      <w:sz w:val="24"/>
      <w:szCs w:val="24"/>
      <w:lang w:val="es-ES" w:eastAsia="es-ES"/>
    </w:rPr>
  </w:style>
  <w:style w:type="character" w:customStyle="1" w:styleId="EncabezadoCar">
    <w:name w:val="Encabezado Car"/>
    <w:link w:val="Encabezado"/>
    <w:uiPriority w:val="99"/>
    <w:rsid w:val="003B6F0E"/>
    <w:rPr>
      <w:sz w:val="24"/>
      <w:szCs w:val="24"/>
      <w:lang w:val="es-ES" w:eastAsia="es-ES"/>
    </w:rPr>
  </w:style>
  <w:style w:type="paragraph" w:customStyle="1" w:styleId="Default">
    <w:name w:val="Default"/>
    <w:rsid w:val="003266A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unhideWhenUsed/>
    <w:rsid w:val="007D1AFA"/>
    <w:pPr>
      <w:suppressAutoHyphens/>
      <w:spacing w:after="120" w:line="276" w:lineRule="auto"/>
    </w:pPr>
    <w:rPr>
      <w:rFonts w:ascii="Calibri" w:eastAsia="Calibri" w:hAnsi="Calibri" w:cs="Calibri"/>
      <w:sz w:val="22"/>
      <w:szCs w:val="22"/>
      <w:lang w:val="es-CO" w:eastAsia="ar-SA"/>
    </w:rPr>
  </w:style>
  <w:style w:type="character" w:customStyle="1" w:styleId="TextoindependienteCar">
    <w:name w:val="Texto independiente Car"/>
    <w:link w:val="Textoindependiente"/>
    <w:rsid w:val="007D1AFA"/>
    <w:rPr>
      <w:rFonts w:ascii="Calibri" w:eastAsia="Calibri" w:hAnsi="Calibri" w:cs="Calibri"/>
      <w:sz w:val="22"/>
      <w:szCs w:val="22"/>
      <w:lang w:eastAsia="ar-SA"/>
    </w:rPr>
  </w:style>
  <w:style w:type="character" w:styleId="Refdecomentario">
    <w:name w:val="annotation reference"/>
    <w:semiHidden/>
    <w:unhideWhenUsed/>
    <w:rsid w:val="006E5A3C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unhideWhenUsed/>
    <w:rsid w:val="006E5A3C"/>
    <w:rPr>
      <w:sz w:val="20"/>
      <w:szCs w:val="20"/>
    </w:rPr>
  </w:style>
  <w:style w:type="character" w:customStyle="1" w:styleId="TextocomentarioCar">
    <w:name w:val="Texto comentario Car"/>
    <w:link w:val="Textocomentario"/>
    <w:semiHidden/>
    <w:rsid w:val="006E5A3C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6E5A3C"/>
    <w:rPr>
      <w:b/>
      <w:bCs/>
    </w:rPr>
  </w:style>
  <w:style w:type="character" w:customStyle="1" w:styleId="AsuntodelcomentarioCar">
    <w:name w:val="Asunto del comentario Car"/>
    <w:link w:val="Asuntodelcomentario"/>
    <w:semiHidden/>
    <w:rsid w:val="006E5A3C"/>
    <w:rPr>
      <w:b/>
      <w:bCs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325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4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7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9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10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847902">
              <w:marLeft w:val="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60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34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UARIOS\dperalta\Downloads\F-E-SIG-25_Acta%2520de%2520reuni&#243;n_V5%2520FINAL..dot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2655E4-4913-45F7-B587-A308A515E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F-E-SIG-25_Acta%20de%20reunión_V5%20FINAL..dot</Template>
  <TotalTime>96</TotalTime>
  <Pages>4</Pages>
  <Words>326</Words>
  <Characters>1799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Bogotá,</vt:lpstr>
    </vt:vector>
  </TitlesOfParts>
  <Company/>
  <LinksUpToDate>false</LinksUpToDate>
  <CharactersWithSpaces>2121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Bogotá,</dc:title>
  <dc:subject/>
  <dc:creator>Cesar Leonardo Guevara Rodriguez</dc:creator>
  <cp:keywords/>
  <cp:lastModifiedBy>ERICA CELY</cp:lastModifiedBy>
  <cp:revision>31</cp:revision>
  <cp:lastPrinted>2026-01-30T15:58:00Z</cp:lastPrinted>
  <dcterms:created xsi:type="dcterms:W3CDTF">2026-01-30T14:55:00Z</dcterms:created>
  <dcterms:modified xsi:type="dcterms:W3CDTF">2026-02-20T18:06:00Z</dcterms:modified>
</cp:coreProperties>
</file>